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sible.xml" ContentType="application/vnd.openxmlformats-officedocument.wordprocessingml.commentsExtensib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End w:id="0"/>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121695" w:rsidRDefault="00121695"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121695" w:rsidRDefault="00121695"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4EA9657B" w14:textId="77777777" w:rsidR="00121695" w:rsidRPr="00F74319" w:rsidRDefault="00121695"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121695" w:rsidRPr="00F74319" w:rsidRDefault="00121695"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12BDC68F" w:rsidR="00F12DD7" w:rsidRDefault="009E7798" w:rsidP="00F12DD7">
      <w:pPr>
        <w:pStyle w:val="BodyText"/>
      </w:pPr>
      <w:r>
        <w:rPr>
          <w:noProof/>
        </w:rPr>
        <mc:AlternateContent>
          <mc:Choice Requires="wps">
            <w:drawing>
              <wp:anchor distT="0" distB="0" distL="114300" distR="114300" simplePos="0" relativeHeight="251671552" behindDoc="0" locked="0" layoutInCell="0" allowOverlap="1" wp14:anchorId="6CC4D399" wp14:editId="3D5F18C0">
                <wp:simplePos x="0" y="0"/>
                <wp:positionH relativeFrom="margin">
                  <wp:posOffset>-1</wp:posOffset>
                </wp:positionH>
                <wp:positionV relativeFrom="page">
                  <wp:posOffset>3768918</wp:posOffset>
                </wp:positionV>
                <wp:extent cx="6639339" cy="3081655"/>
                <wp:effectExtent l="0" t="0" r="9525"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9339" cy="3081655"/>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10141"/>
                            </w:tblGrid>
                            <w:tr w:rsidR="00121695" w:rsidRPr="0030437A" w14:paraId="6ACEC2B6" w14:textId="77777777" w:rsidTr="002C4272">
                              <w:trPr>
                                <w:trHeight w:val="720"/>
                              </w:trPr>
                              <w:tc>
                                <w:tcPr>
                                  <w:tcW w:w="9090" w:type="dxa"/>
                                </w:tcPr>
                                <w:bookmarkStart w:id="4" w:name="Cover1" w:colFirst="0" w:colLast="1"/>
                                <w:bookmarkStart w:id="5" w:name="CoverTable1"/>
                                <w:p w14:paraId="71542A7B" w14:textId="59559B36" w:rsidR="00121695" w:rsidRDefault="00121695"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East Matagorda Bay Watershed</w:t>
                                  </w:r>
                                  <w:r w:rsidRPr="0030437A">
                                    <w:rPr>
                                      <w:color w:val="FFFFFF"/>
                                    </w:rPr>
                                    <w:fldChar w:fldCharType="end"/>
                                  </w:r>
                                  <w:r>
                                    <w:rPr>
                                      <w:color w:val="FFFFFF"/>
                                    </w:rPr>
                                    <w:t>, Texas</w:t>
                                  </w:r>
                                </w:p>
                                <w:p w14:paraId="44EEA892" w14:textId="6B9C1CC3" w:rsidR="00121695" w:rsidRPr="0030437A" w:rsidRDefault="00121695" w:rsidP="00E7679A">
                                  <w:pPr>
                                    <w:pStyle w:val="Title"/>
                                    <w:rPr>
                                      <w:color w:val="FFFFFF"/>
                                    </w:rPr>
                                  </w:pPr>
                                  <w:r>
                                    <w:rPr>
                                      <w:color w:val="FFFFFF"/>
                                    </w:rPr>
                                    <w:t>2D Base Level Engineering and Mapping Methods and Results</w:t>
                                  </w:r>
                                </w:p>
                                <w:p w14:paraId="45AA1C3E" w14:textId="77777777" w:rsidR="00121695" w:rsidRPr="0030437A" w:rsidRDefault="00121695" w:rsidP="00E7679A">
                                  <w:pPr>
                                    <w:rPr>
                                      <w:color w:val="FFFFFF"/>
                                    </w:rPr>
                                  </w:pPr>
                                </w:p>
                                <w:p w14:paraId="611DE640" w14:textId="77777777" w:rsidR="00121695" w:rsidRPr="005F6372" w:rsidRDefault="00121695" w:rsidP="005F6372">
                                  <w:pPr>
                                    <w:pStyle w:val="Subtitle"/>
                                    <w:rPr>
                                      <w:rFonts w:asciiTheme="minorHAnsi" w:hAnsiTheme="minorHAnsi" w:cs="Arial"/>
                                      <w:color w:val="FFFFFF"/>
                                    </w:rPr>
                                  </w:pPr>
                                  <w:r>
                                    <w:rPr>
                                      <w:color w:val="FFFFFF"/>
                                    </w:rPr>
                                    <w:t>Texas Water Development Board Contract No. 1800012224, Task Order 8</w:t>
                                  </w:r>
                                  <w:r>
                                    <w:rPr>
                                      <w:color w:val="FFFFFF"/>
                                    </w:rPr>
                                    <w:br/>
                                  </w:r>
                                  <w:r w:rsidRPr="005F6372">
                                    <w:rPr>
                                      <w:rFonts w:asciiTheme="minorHAnsi" w:hAnsiTheme="minorHAnsi" w:cs="Arial"/>
                                      <w:color w:val="FFFFFF"/>
                                    </w:rPr>
                                    <w:t>Texas MAS (MAST) No. 3</w:t>
                                  </w:r>
                                  <w:r w:rsidRPr="005F6372">
                                    <w:rPr>
                                      <w:rFonts w:asciiTheme="minorHAnsi" w:hAnsiTheme="minorHAnsi" w:cs="Arial"/>
                                      <w:color w:val="FFFFFF"/>
                                    </w:rPr>
                                    <w:fldChar w:fldCharType="begin"/>
                                  </w:r>
                                  <w:r w:rsidRPr="005F6372">
                                    <w:rPr>
                                      <w:rFonts w:asciiTheme="minorHAnsi" w:hAnsiTheme="minorHAnsi" w:cs="Arial"/>
                                      <w:color w:val="FFFFFF"/>
                                    </w:rPr>
                                    <w:instrText xml:space="preserve"> DOCPROPERTY  TenderStage \* MERGEFORMAT </w:instrText>
                                  </w:r>
                                  <w:r w:rsidRPr="005F6372">
                                    <w:rPr>
                                      <w:rFonts w:asciiTheme="minorHAnsi" w:hAnsiTheme="minorHAnsi" w:cs="Arial"/>
                                      <w:color w:val="FFFFFF"/>
                                    </w:rPr>
                                    <w:fldChar w:fldCharType="end"/>
                                  </w:r>
                                </w:p>
                                <w:p w14:paraId="6680AB10" w14:textId="77777777" w:rsidR="00121695" w:rsidRPr="009C415B" w:rsidRDefault="00121695"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121695" w:rsidRPr="009C415B" w:rsidRDefault="00121695" w:rsidP="00BA5047">
                                  <w:pPr>
                                    <w:pStyle w:val="Coverfooter"/>
                                    <w:rPr>
                                      <w:color w:val="FFFFFF"/>
                                    </w:rPr>
                                  </w:pPr>
                                </w:p>
                                <w:p w14:paraId="6D4FA063" w14:textId="4A22C06E" w:rsidR="00121695" w:rsidRDefault="00121695" w:rsidP="00CC5557">
                                  <w:pPr>
                                    <w:pStyle w:val="Subtitleheading"/>
                                    <w:rPr>
                                      <w:color w:val="FFFFFF"/>
                                    </w:rPr>
                                  </w:pPr>
                                  <w:r>
                                    <w:rPr>
                                      <w:color w:val="FFFFFF"/>
                                    </w:rPr>
                                    <w:t>June 2022</w:t>
                                  </w:r>
                                </w:p>
                                <w:p w14:paraId="22C8F74B" w14:textId="77777777" w:rsidR="00121695" w:rsidRDefault="00121695" w:rsidP="00CC5557">
                                  <w:pPr>
                                    <w:pStyle w:val="Subtitleheading"/>
                                    <w:rPr>
                                      <w:color w:val="FFFFFF"/>
                                    </w:rPr>
                                  </w:pPr>
                                </w:p>
                                <w:p w14:paraId="12C3BF5B" w14:textId="77777777" w:rsidR="00121695" w:rsidRDefault="00121695" w:rsidP="00CC5557">
                                  <w:pPr>
                                    <w:pStyle w:val="Subtitleheading"/>
                                    <w:rPr>
                                      <w:color w:val="FFFFFF"/>
                                    </w:rPr>
                                  </w:pPr>
                                </w:p>
                                <w:p w14:paraId="7A90C7FE" w14:textId="77777777" w:rsidR="00121695" w:rsidRPr="00F75021" w:rsidRDefault="00121695" w:rsidP="00CC5557">
                                  <w:pPr>
                                    <w:pStyle w:val="Heading"/>
                                    <w:rPr>
                                      <w:color w:val="FFFFFF" w:themeColor="background1"/>
                                    </w:rPr>
                                  </w:pPr>
                                  <w:r w:rsidRPr="00F75021">
                                    <w:rPr>
                                      <w:color w:val="FFFFFF" w:themeColor="background1"/>
                                    </w:rPr>
                                    <w:t>Prepared for:</w:t>
                                  </w:r>
                                </w:p>
                                <w:p w14:paraId="1F55557C" w14:textId="77777777" w:rsidR="00121695" w:rsidRDefault="00121695" w:rsidP="00CC5557">
                                  <w:pPr>
                                    <w:rPr>
                                      <w:color w:val="FFFFFF" w:themeColor="background1"/>
                                    </w:rPr>
                                  </w:pPr>
                                  <w:r w:rsidRPr="00F75021">
                                    <w:rPr>
                                      <w:color w:val="FFFFFF" w:themeColor="background1"/>
                                    </w:rPr>
                                    <w:t xml:space="preserve">Texas Water Development Board </w:t>
                                  </w:r>
                                </w:p>
                                <w:p w14:paraId="27BD336A" w14:textId="77777777" w:rsidR="00121695" w:rsidRDefault="00121695" w:rsidP="00CC5557">
                                  <w:pPr>
                                    <w:rPr>
                                      <w:color w:val="FFFFFF" w:themeColor="background1"/>
                                    </w:rPr>
                                  </w:pPr>
                                  <w:r>
                                    <w:rPr>
                                      <w:color w:val="FFFFFF" w:themeColor="background1"/>
                                    </w:rPr>
                                    <w:t>Attn: Manuel Razo, GISP, CFM</w:t>
                                  </w:r>
                                </w:p>
                                <w:p w14:paraId="206A3A48" w14:textId="77777777" w:rsidR="00121695" w:rsidRDefault="00121695" w:rsidP="00CC5557">
                                  <w:pPr>
                                    <w:rPr>
                                      <w:color w:val="FFFFFF" w:themeColor="background1"/>
                                    </w:rPr>
                                  </w:pPr>
                                  <w:r>
                                    <w:rPr>
                                      <w:color w:val="FFFFFF" w:themeColor="background1"/>
                                    </w:rPr>
                                    <w:t>1700 N. Congress Avenue</w:t>
                                  </w:r>
                                </w:p>
                                <w:p w14:paraId="264AAEA7" w14:textId="77777777" w:rsidR="00121695" w:rsidRPr="00F75021" w:rsidRDefault="00121695" w:rsidP="00CC5557">
                                  <w:pPr>
                                    <w:rPr>
                                      <w:color w:val="FFFFFF" w:themeColor="background1"/>
                                    </w:rPr>
                                  </w:pPr>
                                  <w:r>
                                    <w:rPr>
                                      <w:color w:val="FFFFFF" w:themeColor="background1"/>
                                    </w:rPr>
                                    <w:t>Austin, Texas 78701</w:t>
                                  </w:r>
                                </w:p>
                                <w:p w14:paraId="1A1B15FC" w14:textId="77777777" w:rsidR="00121695" w:rsidRDefault="00121695" w:rsidP="00CC5557">
                                  <w:pPr>
                                    <w:pStyle w:val="Subtitleheading"/>
                                    <w:rPr>
                                      <w:color w:val="FFFFFF"/>
                                    </w:rPr>
                                  </w:pPr>
                                </w:p>
                                <w:p w14:paraId="631339FA" w14:textId="77777777" w:rsidR="00121695" w:rsidRDefault="00121695" w:rsidP="00CC5557">
                                  <w:pPr>
                                    <w:pStyle w:val="Subtitleheading"/>
                                    <w:rPr>
                                      <w:color w:val="FFFFFF"/>
                                    </w:rPr>
                                  </w:pPr>
                                </w:p>
                                <w:p w14:paraId="42CA6D45" w14:textId="1C272BCE" w:rsidR="00121695" w:rsidRPr="0030437A" w:rsidRDefault="00121695" w:rsidP="00CC5557">
                                  <w:pPr>
                                    <w:pStyle w:val="Subtitleheading"/>
                                    <w:rPr>
                                      <w:color w:val="FFFFFF"/>
                                    </w:rPr>
                                  </w:pPr>
                                  <w:r>
                                    <w:rPr>
                                      <w:color w:val="FFFFFF"/>
                                    </w:rPr>
                                    <w:t xml:space="preserve">Prepared By: </w:t>
                                  </w:r>
                                </w:p>
                              </w:tc>
                            </w:tr>
                          </w:tbl>
                          <w:bookmarkEnd w:id="4"/>
                          <w:bookmarkEnd w:id="5"/>
                          <w:p w14:paraId="26BA99DD" w14:textId="77777777" w:rsidR="00121695" w:rsidRPr="00CC5557" w:rsidRDefault="00121695" w:rsidP="00CC5557">
                            <w:pPr>
                              <w:rPr>
                                <w:color w:val="FFFFFF" w:themeColor="background1"/>
                              </w:rPr>
                            </w:pPr>
                            <w:r w:rsidRPr="00CC5557">
                              <w:rPr>
                                <w:color w:val="FFFFFF" w:themeColor="background1"/>
                              </w:rPr>
                              <w:t xml:space="preserve">‌AECOM Technical Services </w:t>
                            </w:r>
                          </w:p>
                          <w:p w14:paraId="5FAD699B" w14:textId="77777777" w:rsidR="00121695" w:rsidRPr="00CC5557" w:rsidRDefault="00121695" w:rsidP="00CC5557">
                            <w:pPr>
                              <w:rPr>
                                <w:color w:val="FFFFFF" w:themeColor="background1"/>
                              </w:rPr>
                            </w:pPr>
                            <w:r w:rsidRPr="00CC5557">
                              <w:rPr>
                                <w:color w:val="FFFFFF" w:themeColor="background1"/>
                              </w:rPr>
                              <w:t>13640 Briarwick Drive, Suite 200</w:t>
                            </w:r>
                          </w:p>
                          <w:p w14:paraId="1AB9539A" w14:textId="77777777" w:rsidR="00121695" w:rsidRPr="00CC5557" w:rsidRDefault="00121695" w:rsidP="00CC5557">
                            <w:pPr>
                              <w:rPr>
                                <w:color w:val="FFFFFF" w:themeColor="background1"/>
                              </w:rPr>
                            </w:pPr>
                            <w:r w:rsidRPr="00CC5557">
                              <w:rPr>
                                <w:color w:val="FFFFFF" w:themeColor="background1"/>
                              </w:rPr>
                              <w:t>Austin, TX 78729</w:t>
                            </w:r>
                          </w:p>
                          <w:p w14:paraId="52C8EAD3" w14:textId="77777777" w:rsidR="00121695" w:rsidRPr="00CC5557" w:rsidRDefault="00121695" w:rsidP="00CC5557">
                            <w:pPr>
                              <w:rPr>
                                <w:color w:val="FFFFFF" w:themeColor="background1"/>
                              </w:rPr>
                            </w:pPr>
                            <w:r w:rsidRPr="00CC5557">
                              <w:rPr>
                                <w:color w:val="FFFFFF" w:themeColor="background1"/>
                              </w:rPr>
                              <w:t>aecom.com</w:t>
                            </w:r>
                          </w:p>
                          <w:p w14:paraId="1910A75F" w14:textId="77777777" w:rsidR="00121695" w:rsidRDefault="00121695"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type id="_x0000_t202" coordsize="21600,21600" o:spt="202" path="m,l,21600r21600,l21600,xe">
                <v:stroke joinstyle="miter"/>
                <v:path gradientshapeok="t" o:connecttype="rect"/>
              </v:shapetype>
              <v:shape id="CoverTitleBox" o:spid="_x0000_s1028" type="#_x0000_t202" style="position:absolute;margin-left:0;margin-top:296.75pt;width:522.8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" o:allowincell="f" filled="f" stroked="f">
                <v:textbox inset="0,0,0,1mm">
                  <w:txbxContent>
                    <w:tbl>
                      <w:tblPr>
                        <w:tblStyle w:val="Plaingrid"/>
                        <w:tblW w:w="4800" w:type="pct"/>
                        <w:tblLook w:val="04A0" w:firstRow="1" w:lastRow="0" w:firstColumn="1" w:lastColumn="0" w:noHBand="0" w:noVBand="1"/>
                      </w:tblPr>
                      <w:tblGrid>
                        <w:gridCol w:w="10141"/>
                      </w:tblGrid>
                      <w:tr w:rsidR="00121695" w:rsidRPr="0030437A" w14:paraId="6ACEC2B6" w14:textId="77777777" w:rsidTr="002C4272">
                        <w:trPr>
                          <w:trHeight w:val="720"/>
                        </w:trPr>
                        <w:tc>
                          <w:tcPr>
                            <w:tcW w:w="9090" w:type="dxa"/>
                          </w:tcPr>
                          <w:bookmarkStart w:id="6" w:name="Cover1" w:colFirst="0" w:colLast="1"/>
                          <w:bookmarkStart w:id="7" w:name="CoverTable1"/>
                          <w:p w14:paraId="71542A7B" w14:textId="59559B36" w:rsidR="00121695" w:rsidRDefault="00121695"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East Matagorda Bay Watershed</w:t>
                            </w:r>
                            <w:r w:rsidRPr="0030437A">
                              <w:rPr>
                                <w:color w:val="FFFFFF"/>
                              </w:rPr>
                              <w:fldChar w:fldCharType="end"/>
                            </w:r>
                            <w:r>
                              <w:rPr>
                                <w:color w:val="FFFFFF"/>
                              </w:rPr>
                              <w:t>, Texas</w:t>
                            </w:r>
                          </w:p>
                          <w:p w14:paraId="44EEA892" w14:textId="6B9C1CC3" w:rsidR="00121695" w:rsidRPr="0030437A" w:rsidRDefault="00121695" w:rsidP="00E7679A">
                            <w:pPr>
                              <w:pStyle w:val="Title"/>
                              <w:rPr>
                                <w:color w:val="FFFFFF"/>
                              </w:rPr>
                            </w:pPr>
                            <w:r>
                              <w:rPr>
                                <w:color w:val="FFFFFF"/>
                              </w:rPr>
                              <w:t>2D Base Level Engineering and Mapping Methods and Results</w:t>
                            </w:r>
                          </w:p>
                          <w:p w14:paraId="45AA1C3E" w14:textId="77777777" w:rsidR="00121695" w:rsidRPr="0030437A" w:rsidRDefault="00121695" w:rsidP="00E7679A">
                            <w:pPr>
                              <w:rPr>
                                <w:color w:val="FFFFFF"/>
                              </w:rPr>
                            </w:pPr>
                          </w:p>
                          <w:p w14:paraId="611DE640" w14:textId="77777777" w:rsidR="00121695" w:rsidRPr="005F6372" w:rsidRDefault="00121695" w:rsidP="005F6372">
                            <w:pPr>
                              <w:pStyle w:val="Subtitle"/>
                              <w:rPr>
                                <w:rFonts w:asciiTheme="minorHAnsi" w:hAnsiTheme="minorHAnsi" w:cs="Arial"/>
                                <w:color w:val="FFFFFF"/>
                              </w:rPr>
                            </w:pPr>
                            <w:r>
                              <w:rPr>
                                <w:color w:val="FFFFFF"/>
                              </w:rPr>
                              <w:t>Texas Water Development Board Contract No. 1800012224, Task Order 8</w:t>
                            </w:r>
                            <w:r>
                              <w:rPr>
                                <w:color w:val="FFFFFF"/>
                              </w:rPr>
                              <w:br/>
                            </w:r>
                            <w:r w:rsidRPr="005F6372">
                              <w:rPr>
                                <w:rFonts w:asciiTheme="minorHAnsi" w:hAnsiTheme="minorHAnsi" w:cs="Arial"/>
                                <w:color w:val="FFFFFF"/>
                              </w:rPr>
                              <w:t>Texas MAS (MAST) No. 3</w:t>
                            </w:r>
                            <w:r w:rsidRPr="005F6372">
                              <w:rPr>
                                <w:rFonts w:asciiTheme="minorHAnsi" w:hAnsiTheme="minorHAnsi" w:cs="Arial"/>
                                <w:color w:val="FFFFFF"/>
                              </w:rPr>
                              <w:fldChar w:fldCharType="begin"/>
                            </w:r>
                            <w:r w:rsidRPr="005F6372">
                              <w:rPr>
                                <w:rFonts w:asciiTheme="minorHAnsi" w:hAnsiTheme="minorHAnsi" w:cs="Arial"/>
                                <w:color w:val="FFFFFF"/>
                              </w:rPr>
                              <w:instrText xml:space="preserve"> DOCPROPERTY  TenderStage \* MERGEFORMAT </w:instrText>
                            </w:r>
                            <w:r w:rsidRPr="005F6372">
                              <w:rPr>
                                <w:rFonts w:asciiTheme="minorHAnsi" w:hAnsiTheme="minorHAnsi" w:cs="Arial"/>
                                <w:color w:val="FFFFFF"/>
                              </w:rPr>
                              <w:fldChar w:fldCharType="end"/>
                            </w:r>
                          </w:p>
                          <w:p w14:paraId="6680AB10" w14:textId="77777777" w:rsidR="00121695" w:rsidRPr="009C415B" w:rsidRDefault="00121695"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121695" w:rsidRPr="009C415B" w:rsidRDefault="00121695" w:rsidP="00BA5047">
                            <w:pPr>
                              <w:pStyle w:val="Coverfooter"/>
                              <w:rPr>
                                <w:color w:val="FFFFFF"/>
                              </w:rPr>
                            </w:pPr>
                          </w:p>
                          <w:p w14:paraId="6D4FA063" w14:textId="4A22C06E" w:rsidR="00121695" w:rsidRDefault="00121695" w:rsidP="00CC5557">
                            <w:pPr>
                              <w:pStyle w:val="Subtitleheading"/>
                              <w:rPr>
                                <w:color w:val="FFFFFF"/>
                              </w:rPr>
                            </w:pPr>
                            <w:r>
                              <w:rPr>
                                <w:color w:val="FFFFFF"/>
                              </w:rPr>
                              <w:t>June 2022</w:t>
                            </w:r>
                          </w:p>
                          <w:p w14:paraId="22C8F74B" w14:textId="77777777" w:rsidR="00121695" w:rsidRDefault="00121695" w:rsidP="00CC5557">
                            <w:pPr>
                              <w:pStyle w:val="Subtitleheading"/>
                              <w:rPr>
                                <w:color w:val="FFFFFF"/>
                              </w:rPr>
                            </w:pPr>
                          </w:p>
                          <w:p w14:paraId="12C3BF5B" w14:textId="77777777" w:rsidR="00121695" w:rsidRDefault="00121695" w:rsidP="00CC5557">
                            <w:pPr>
                              <w:pStyle w:val="Subtitleheading"/>
                              <w:rPr>
                                <w:color w:val="FFFFFF"/>
                              </w:rPr>
                            </w:pPr>
                          </w:p>
                          <w:p w14:paraId="7A90C7FE" w14:textId="77777777" w:rsidR="00121695" w:rsidRPr="00F75021" w:rsidRDefault="00121695" w:rsidP="00CC5557">
                            <w:pPr>
                              <w:pStyle w:val="Heading"/>
                              <w:rPr>
                                <w:color w:val="FFFFFF" w:themeColor="background1"/>
                              </w:rPr>
                            </w:pPr>
                            <w:r w:rsidRPr="00F75021">
                              <w:rPr>
                                <w:color w:val="FFFFFF" w:themeColor="background1"/>
                              </w:rPr>
                              <w:t>Prepared for:</w:t>
                            </w:r>
                          </w:p>
                          <w:p w14:paraId="1F55557C" w14:textId="77777777" w:rsidR="00121695" w:rsidRDefault="00121695" w:rsidP="00CC5557">
                            <w:pPr>
                              <w:rPr>
                                <w:color w:val="FFFFFF" w:themeColor="background1"/>
                              </w:rPr>
                            </w:pPr>
                            <w:r w:rsidRPr="00F75021">
                              <w:rPr>
                                <w:color w:val="FFFFFF" w:themeColor="background1"/>
                              </w:rPr>
                              <w:t xml:space="preserve">Texas Water Development Board </w:t>
                            </w:r>
                          </w:p>
                          <w:p w14:paraId="27BD336A" w14:textId="77777777" w:rsidR="00121695" w:rsidRDefault="00121695" w:rsidP="00CC5557">
                            <w:pPr>
                              <w:rPr>
                                <w:color w:val="FFFFFF" w:themeColor="background1"/>
                              </w:rPr>
                            </w:pPr>
                            <w:r>
                              <w:rPr>
                                <w:color w:val="FFFFFF" w:themeColor="background1"/>
                              </w:rPr>
                              <w:t>Attn: Manuel Razo, GISP, CFM</w:t>
                            </w:r>
                          </w:p>
                          <w:p w14:paraId="206A3A48" w14:textId="77777777" w:rsidR="00121695" w:rsidRDefault="00121695" w:rsidP="00CC5557">
                            <w:pPr>
                              <w:rPr>
                                <w:color w:val="FFFFFF" w:themeColor="background1"/>
                              </w:rPr>
                            </w:pPr>
                            <w:r>
                              <w:rPr>
                                <w:color w:val="FFFFFF" w:themeColor="background1"/>
                              </w:rPr>
                              <w:t>1700 N. Congress Avenue</w:t>
                            </w:r>
                          </w:p>
                          <w:p w14:paraId="264AAEA7" w14:textId="77777777" w:rsidR="00121695" w:rsidRPr="00F75021" w:rsidRDefault="00121695" w:rsidP="00CC5557">
                            <w:pPr>
                              <w:rPr>
                                <w:color w:val="FFFFFF" w:themeColor="background1"/>
                              </w:rPr>
                            </w:pPr>
                            <w:r>
                              <w:rPr>
                                <w:color w:val="FFFFFF" w:themeColor="background1"/>
                              </w:rPr>
                              <w:t>Austin, Texas 78701</w:t>
                            </w:r>
                          </w:p>
                          <w:p w14:paraId="1A1B15FC" w14:textId="77777777" w:rsidR="00121695" w:rsidRDefault="00121695" w:rsidP="00CC5557">
                            <w:pPr>
                              <w:pStyle w:val="Subtitleheading"/>
                              <w:rPr>
                                <w:color w:val="FFFFFF"/>
                              </w:rPr>
                            </w:pPr>
                          </w:p>
                          <w:p w14:paraId="631339FA" w14:textId="77777777" w:rsidR="00121695" w:rsidRDefault="00121695" w:rsidP="00CC5557">
                            <w:pPr>
                              <w:pStyle w:val="Subtitleheading"/>
                              <w:rPr>
                                <w:color w:val="FFFFFF"/>
                              </w:rPr>
                            </w:pPr>
                          </w:p>
                          <w:p w14:paraId="42CA6D45" w14:textId="1C272BCE" w:rsidR="00121695" w:rsidRPr="0030437A" w:rsidRDefault="00121695" w:rsidP="00CC5557">
                            <w:pPr>
                              <w:pStyle w:val="Subtitleheading"/>
                              <w:rPr>
                                <w:color w:val="FFFFFF"/>
                              </w:rPr>
                            </w:pPr>
                            <w:r>
                              <w:rPr>
                                <w:color w:val="FFFFFF"/>
                              </w:rPr>
                              <w:t xml:space="preserve">Prepared By: </w:t>
                            </w:r>
                          </w:p>
                        </w:tc>
                      </w:tr>
                    </w:tbl>
                    <w:bookmarkEnd w:id="6"/>
                    <w:bookmarkEnd w:id="7"/>
                    <w:p w14:paraId="26BA99DD" w14:textId="77777777" w:rsidR="00121695" w:rsidRPr="00CC5557" w:rsidRDefault="00121695" w:rsidP="00CC5557">
                      <w:pPr>
                        <w:rPr>
                          <w:color w:val="FFFFFF" w:themeColor="background1"/>
                        </w:rPr>
                      </w:pPr>
                      <w:r w:rsidRPr="00CC5557">
                        <w:rPr>
                          <w:color w:val="FFFFFF" w:themeColor="background1"/>
                        </w:rPr>
                        <w:t xml:space="preserve">‌AECOM Technical Services </w:t>
                      </w:r>
                    </w:p>
                    <w:p w14:paraId="5FAD699B" w14:textId="77777777" w:rsidR="00121695" w:rsidRPr="00CC5557" w:rsidRDefault="00121695" w:rsidP="00CC5557">
                      <w:pPr>
                        <w:rPr>
                          <w:color w:val="FFFFFF" w:themeColor="background1"/>
                        </w:rPr>
                      </w:pPr>
                      <w:r w:rsidRPr="00CC5557">
                        <w:rPr>
                          <w:color w:val="FFFFFF" w:themeColor="background1"/>
                        </w:rPr>
                        <w:t>13640 Briarwick Drive, Suite 200</w:t>
                      </w:r>
                    </w:p>
                    <w:p w14:paraId="1AB9539A" w14:textId="77777777" w:rsidR="00121695" w:rsidRPr="00CC5557" w:rsidRDefault="00121695" w:rsidP="00CC5557">
                      <w:pPr>
                        <w:rPr>
                          <w:color w:val="FFFFFF" w:themeColor="background1"/>
                        </w:rPr>
                      </w:pPr>
                      <w:r w:rsidRPr="00CC5557">
                        <w:rPr>
                          <w:color w:val="FFFFFF" w:themeColor="background1"/>
                        </w:rPr>
                        <w:t>Austin, TX 78729</w:t>
                      </w:r>
                    </w:p>
                    <w:p w14:paraId="52C8EAD3" w14:textId="77777777" w:rsidR="00121695" w:rsidRPr="00CC5557" w:rsidRDefault="00121695" w:rsidP="00CC5557">
                      <w:pPr>
                        <w:rPr>
                          <w:color w:val="FFFFFF" w:themeColor="background1"/>
                        </w:rPr>
                      </w:pPr>
                      <w:r w:rsidRPr="00CC5557">
                        <w:rPr>
                          <w:color w:val="FFFFFF" w:themeColor="background1"/>
                        </w:rPr>
                        <w:t>aecom.com</w:t>
                      </w:r>
                    </w:p>
                    <w:p w14:paraId="1910A75F" w14:textId="77777777" w:rsidR="00121695" w:rsidRDefault="00121695" w:rsidP="00213392"/>
                  </w:txbxContent>
                </v:textbox>
                <w10:wrap anchorx="margin" anchory="page"/>
              </v:shape>
            </w:pict>
          </mc:Fallback>
        </mc:AlternateContent>
      </w:r>
      <w:r w:rsidR="00606621">
        <w:rPr>
          <w:noProof/>
        </w:rPr>
        <mc:AlternateContent>
          <mc:Choice Requires="wps">
            <w:drawing>
              <wp:anchor distT="0" distB="0" distL="114300" distR="114300" simplePos="0" relativeHeight="251665408" behindDoc="0" locked="0" layoutInCell="0" allowOverlap="1" wp14:anchorId="3BF0155E" wp14:editId="15771473">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121695" w:rsidRPr="0030437A" w14:paraId="31160453" w14:textId="77777777" w:rsidTr="00606621">
                              <w:trPr>
                                <w:trHeight w:val="1554"/>
                              </w:trPr>
                              <w:tc>
                                <w:tcPr>
                                  <w:tcW w:w="2635" w:type="dxa"/>
                                  <w:vAlign w:val="bottom"/>
                                </w:tcPr>
                                <w:bookmarkStart w:id="8" w:name="Cover3" w:colFirst="0" w:colLast="2"/>
                                <w:bookmarkStart w:id="9" w:name="CoverTable2"/>
                                <w:p w14:paraId="4832562E" w14:textId="77777777" w:rsidR="00121695" w:rsidRPr="0030437A" w:rsidRDefault="00121695"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121695" w:rsidRPr="0030437A" w:rsidRDefault="00121695"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121695" w:rsidRPr="0030437A" w:rsidRDefault="00121695"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121695" w:rsidRPr="0030437A" w:rsidRDefault="00121695" w:rsidP="008A19FD">
                                  <w:pPr>
                                    <w:pStyle w:val="Coverfooter"/>
                                    <w:rPr>
                                      <w:color w:val="FFFFFF"/>
                                    </w:rPr>
                                  </w:pPr>
                                </w:p>
                                <w:p w14:paraId="5D3DD251" w14:textId="77777777" w:rsidR="00121695" w:rsidRPr="0030437A" w:rsidRDefault="00121695" w:rsidP="008A19FD">
                                  <w:pPr>
                                    <w:pStyle w:val="Coverfooter"/>
                                    <w:rPr>
                                      <w:color w:val="FFFFFF"/>
                                    </w:rPr>
                                  </w:pPr>
                                </w:p>
                                <w:p w14:paraId="27BA4C83" w14:textId="77777777" w:rsidR="00121695" w:rsidRPr="0030437A" w:rsidRDefault="00121695" w:rsidP="008A19FD">
                                  <w:pPr>
                                    <w:pStyle w:val="Coverfooter"/>
                                    <w:rPr>
                                      <w:color w:val="FFFFFF"/>
                                    </w:rPr>
                                  </w:pPr>
                                </w:p>
                              </w:tc>
                            </w:tr>
                            <w:bookmarkEnd w:id="8"/>
                            <w:bookmarkEnd w:id="9"/>
                          </w:tbl>
                          <w:p w14:paraId="34B0A99D" w14:textId="77777777" w:rsidR="00121695" w:rsidRDefault="00121695"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id="CoverFooterBox" o:spid="_x0000_s1029"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n5k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CpPatbQnFAHB+NKouBodOB+UdLjOlbU/zwwJyhRHw1qGXd3Mtxk1MmIkqCbGY7pFQ2T&#10;uQ1pz0eaD6hzK5MCcSBj9XObuFpJmPMziLt7/Z+ifj/WzQsA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DySn5k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121695" w:rsidRPr="0030437A" w14:paraId="31160453" w14:textId="77777777" w:rsidTr="00606621">
                        <w:trPr>
                          <w:trHeight w:val="1554"/>
                        </w:trPr>
                        <w:tc>
                          <w:tcPr>
                            <w:tcW w:w="2635" w:type="dxa"/>
                            <w:vAlign w:val="bottom"/>
                          </w:tcPr>
                          <w:bookmarkStart w:id="10" w:name="Cover3" w:colFirst="0" w:colLast="2"/>
                          <w:bookmarkStart w:id="11" w:name="CoverTable2"/>
                          <w:p w14:paraId="4832562E" w14:textId="77777777" w:rsidR="00121695" w:rsidRPr="0030437A" w:rsidRDefault="00121695"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121695" w:rsidRPr="0030437A" w:rsidRDefault="00121695"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121695" w:rsidRPr="0030437A" w:rsidRDefault="00121695"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121695" w:rsidRPr="0030437A" w:rsidRDefault="00121695" w:rsidP="008A19FD">
                            <w:pPr>
                              <w:pStyle w:val="Coverfooter"/>
                              <w:rPr>
                                <w:color w:val="FFFFFF"/>
                              </w:rPr>
                            </w:pPr>
                          </w:p>
                          <w:p w14:paraId="5D3DD251" w14:textId="77777777" w:rsidR="00121695" w:rsidRPr="0030437A" w:rsidRDefault="00121695" w:rsidP="008A19FD">
                            <w:pPr>
                              <w:pStyle w:val="Coverfooter"/>
                              <w:rPr>
                                <w:color w:val="FFFFFF"/>
                              </w:rPr>
                            </w:pPr>
                          </w:p>
                          <w:p w14:paraId="27BA4C83" w14:textId="77777777" w:rsidR="00121695" w:rsidRPr="0030437A" w:rsidRDefault="00121695" w:rsidP="008A19FD">
                            <w:pPr>
                              <w:pStyle w:val="Coverfooter"/>
                              <w:rPr>
                                <w:color w:val="FFFFFF"/>
                              </w:rPr>
                            </w:pPr>
                          </w:p>
                        </w:tc>
                      </w:tr>
                      <w:bookmarkEnd w:id="10"/>
                      <w:bookmarkEnd w:id="11"/>
                    </w:tbl>
                    <w:p w14:paraId="34B0A99D" w14:textId="77777777" w:rsidR="00121695" w:rsidRDefault="00121695" w:rsidP="00DA79BC"/>
                  </w:txbxContent>
                </v:textbox>
                <w10:wrap anchory="page"/>
              </v:shape>
            </w:pict>
          </mc:Fallback>
        </mc:AlternateContent>
      </w:r>
    </w:p>
    <w:p w14:paraId="6A9243CD" w14:textId="77777777" w:rsidR="00F12DD7" w:rsidRDefault="00F12DD7" w:rsidP="00F12DD7">
      <w:pPr>
        <w:pStyle w:val="BodyText"/>
        <w:sectPr w:rsidR="00F12DD7" w:rsidSect="0030437A">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2"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78C8918D" w14:textId="1FC1FFC5" w:rsidR="00901BD9" w:rsidRDefault="00901BD9" w:rsidP="00901BD9">
      <w:pPr>
        <w:pStyle w:val="BodyText"/>
      </w:pPr>
      <w:r w:rsidRPr="003B386F">
        <w:t>K</w:t>
      </w:r>
      <w:r w:rsidR="003B386F" w:rsidRPr="003B386F">
        <w:t>:/FY2022/22-06-0046S/Hydraulics - BLE|FY20|East Matagorda Bay (12090402) 07/Hydraulic Data Capture - Hydraulics|BLE|FY20|East Matagorda Bay (12090402) - 01</w:t>
      </w:r>
    </w:p>
    <w:p w14:paraId="0DC78410"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7AE2280F" w:rsidR="00901BD9" w:rsidRPr="00901BD9" w:rsidRDefault="009E7798"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March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345E5541" w:rsidR="00901BD9" w:rsidRPr="00901BD9" w:rsidRDefault="00901BD9" w:rsidP="009E7798">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 xml:space="preserve">Deliverable to </w:t>
            </w:r>
            <w:r>
              <w:rPr>
                <w:rFonts w:eastAsia="Times New Roman" w:cs="Times New Roman"/>
                <w:kern w:val="0"/>
                <w:sz w:val="20"/>
                <w:szCs w:val="24"/>
              </w:rPr>
              <w:t>TWDB</w:t>
            </w:r>
            <w:r w:rsidR="002A75EF">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r w:rsidR="00121695" w:rsidRPr="00901BD9" w14:paraId="4D8D72DF"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BE1EEC6" w14:textId="467CB359" w:rsidR="00121695" w:rsidRPr="00901BD9" w:rsidRDefault="00121695"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2.0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591F195" w14:textId="38F92B1C" w:rsidR="00121695" w:rsidRDefault="00121695"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ED97D4" w14:textId="49F7997A" w:rsidR="00121695" w:rsidRPr="00901BD9" w:rsidRDefault="00121695" w:rsidP="009E7798">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Addressed TWDB comments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7E66A6C" w14:textId="3AC7C206" w:rsidR="00121695" w:rsidRDefault="00121695"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bl>
    <w:p w14:paraId="43D2B717" w14:textId="77777777" w:rsidR="001634C5" w:rsidRDefault="001634C5"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32CC7732"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901BD9"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3344233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5CE842EC" w:rsidR="00901BD9" w:rsidRPr="001634C5" w:rsidRDefault="00121695" w:rsidP="009E7798">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21, 2022</w:t>
            </w:r>
            <w:r w:rsidR="009175BB">
              <w:rPr>
                <w:rFonts w:eastAsia="Times New Roman" w:cs="Times New Roman"/>
                <w:kern w:val="0"/>
                <w:sz w:val="20"/>
                <w:szCs w:val="24"/>
              </w:rPr>
              <w:t xml:space="preserve"> </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4EA15228" w:rsidR="00901BD9" w:rsidRPr="001634C5" w:rsidRDefault="00121695" w:rsidP="009E7798">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24, 2022</w:t>
            </w:r>
          </w:p>
        </w:tc>
      </w:tr>
    </w:tbl>
    <w:p w14:paraId="3C2A29E5" w14:textId="77777777" w:rsidR="001634C5" w:rsidRDefault="001634C5"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901BD9" w:rsidRDefault="002A75EF"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Austin, Texas</w:t>
            </w:r>
          </w:p>
        </w:tc>
      </w:tr>
      <w:bookmarkEnd w:id="12"/>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0FD4D8D2" w14:textId="77777777" w:rsidR="009258DA"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9258DA">
        <w:rPr>
          <w:noProof/>
        </w:rPr>
        <w:t>1.</w:t>
      </w:r>
      <w:r w:rsidR="009258DA">
        <w:rPr>
          <w:rFonts w:eastAsiaTheme="minorEastAsia" w:cstheme="minorBidi"/>
          <w:b w:val="0"/>
          <w:bCs w:val="0"/>
          <w:noProof/>
          <w:kern w:val="0"/>
          <w:sz w:val="22"/>
          <w:szCs w:val="22"/>
        </w:rPr>
        <w:tab/>
      </w:r>
      <w:r w:rsidR="009258DA">
        <w:rPr>
          <w:noProof/>
        </w:rPr>
        <w:t>Introduction</w:t>
      </w:r>
      <w:r w:rsidR="009258DA">
        <w:rPr>
          <w:noProof/>
        </w:rPr>
        <w:tab/>
      </w:r>
      <w:r w:rsidR="009258DA">
        <w:rPr>
          <w:noProof/>
        </w:rPr>
        <w:fldChar w:fldCharType="begin"/>
      </w:r>
      <w:r w:rsidR="009258DA">
        <w:rPr>
          <w:noProof/>
        </w:rPr>
        <w:instrText xml:space="preserve"> PAGEREF _Toc106979699 \h </w:instrText>
      </w:r>
      <w:r w:rsidR="009258DA">
        <w:rPr>
          <w:noProof/>
        </w:rPr>
      </w:r>
      <w:r w:rsidR="009258DA">
        <w:rPr>
          <w:noProof/>
        </w:rPr>
        <w:fldChar w:fldCharType="separate"/>
      </w:r>
      <w:r w:rsidR="009258DA">
        <w:rPr>
          <w:noProof/>
        </w:rPr>
        <w:t>1</w:t>
      </w:r>
      <w:r w:rsidR="009258DA">
        <w:rPr>
          <w:noProof/>
        </w:rPr>
        <w:fldChar w:fldCharType="end"/>
      </w:r>
    </w:p>
    <w:p w14:paraId="738EB213" w14:textId="77777777" w:rsidR="009258DA" w:rsidRDefault="009258DA">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_Toc106979700 \h </w:instrText>
      </w:r>
      <w:r>
        <w:rPr>
          <w:noProof/>
        </w:rPr>
      </w:r>
      <w:r>
        <w:rPr>
          <w:noProof/>
        </w:rPr>
        <w:fldChar w:fldCharType="separate"/>
      </w:r>
      <w:r>
        <w:rPr>
          <w:noProof/>
        </w:rPr>
        <w:t>2</w:t>
      </w:r>
      <w:r>
        <w:rPr>
          <w:noProof/>
        </w:rPr>
        <w:fldChar w:fldCharType="end"/>
      </w:r>
    </w:p>
    <w:p w14:paraId="44526F2C" w14:textId="77777777" w:rsidR="009258DA" w:rsidRDefault="009258DA">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_Toc106979701 \h </w:instrText>
      </w:r>
      <w:r>
        <w:rPr>
          <w:noProof/>
        </w:rPr>
      </w:r>
      <w:r>
        <w:rPr>
          <w:noProof/>
        </w:rPr>
        <w:fldChar w:fldCharType="separate"/>
      </w:r>
      <w:r>
        <w:rPr>
          <w:noProof/>
        </w:rPr>
        <w:t>3</w:t>
      </w:r>
      <w:r>
        <w:rPr>
          <w:noProof/>
        </w:rPr>
        <w:fldChar w:fldCharType="end"/>
      </w:r>
    </w:p>
    <w:p w14:paraId="297FD6F5" w14:textId="77777777" w:rsidR="009258DA" w:rsidRDefault="009258DA">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_Toc106979702 \h </w:instrText>
      </w:r>
      <w:r>
        <w:rPr>
          <w:noProof/>
        </w:rPr>
      </w:r>
      <w:r>
        <w:rPr>
          <w:noProof/>
        </w:rPr>
        <w:fldChar w:fldCharType="separate"/>
      </w:r>
      <w:r>
        <w:rPr>
          <w:noProof/>
        </w:rPr>
        <w:t>3</w:t>
      </w:r>
      <w:r>
        <w:rPr>
          <w:noProof/>
        </w:rPr>
        <w:fldChar w:fldCharType="end"/>
      </w:r>
    </w:p>
    <w:p w14:paraId="28664507" w14:textId="77777777" w:rsidR="009258DA" w:rsidRDefault="009258DA">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_Toc106979703 \h </w:instrText>
      </w:r>
      <w:r>
        <w:rPr>
          <w:noProof/>
        </w:rPr>
      </w:r>
      <w:r>
        <w:rPr>
          <w:noProof/>
        </w:rPr>
        <w:fldChar w:fldCharType="separate"/>
      </w:r>
      <w:r>
        <w:rPr>
          <w:noProof/>
        </w:rPr>
        <w:t>4</w:t>
      </w:r>
      <w:r>
        <w:rPr>
          <w:noProof/>
        </w:rPr>
        <w:fldChar w:fldCharType="end"/>
      </w:r>
    </w:p>
    <w:p w14:paraId="7672F714" w14:textId="77777777" w:rsidR="009258DA" w:rsidRDefault="009258DA">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East Matagorda Bay Watershed Source Terrain Data</w:t>
      </w:r>
      <w:r>
        <w:rPr>
          <w:noProof/>
        </w:rPr>
        <w:tab/>
      </w:r>
      <w:r>
        <w:rPr>
          <w:noProof/>
        </w:rPr>
        <w:fldChar w:fldCharType="begin"/>
      </w:r>
      <w:r>
        <w:rPr>
          <w:noProof/>
        </w:rPr>
        <w:instrText xml:space="preserve"> PAGEREF _Toc106979704 \h </w:instrText>
      </w:r>
      <w:r>
        <w:rPr>
          <w:noProof/>
        </w:rPr>
      </w:r>
      <w:r>
        <w:rPr>
          <w:noProof/>
        </w:rPr>
        <w:fldChar w:fldCharType="separate"/>
      </w:r>
      <w:r>
        <w:rPr>
          <w:noProof/>
        </w:rPr>
        <w:t>5</w:t>
      </w:r>
      <w:r>
        <w:rPr>
          <w:noProof/>
        </w:rPr>
        <w:fldChar w:fldCharType="end"/>
      </w:r>
    </w:p>
    <w:p w14:paraId="337DBCCB" w14:textId="77777777" w:rsidR="009258DA" w:rsidRDefault="009258DA">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_Toc106979705 \h </w:instrText>
      </w:r>
      <w:r>
        <w:rPr>
          <w:noProof/>
        </w:rPr>
      </w:r>
      <w:r>
        <w:rPr>
          <w:noProof/>
        </w:rPr>
        <w:fldChar w:fldCharType="separate"/>
      </w:r>
      <w:r>
        <w:rPr>
          <w:noProof/>
        </w:rPr>
        <w:t>8</w:t>
      </w:r>
      <w:r>
        <w:rPr>
          <w:noProof/>
        </w:rPr>
        <w:fldChar w:fldCharType="end"/>
      </w:r>
    </w:p>
    <w:p w14:paraId="79C07B41" w14:textId="77777777" w:rsidR="009258DA" w:rsidRDefault="009258DA">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_Toc106979706 \h </w:instrText>
      </w:r>
      <w:r>
        <w:rPr>
          <w:noProof/>
        </w:rPr>
      </w:r>
      <w:r>
        <w:rPr>
          <w:noProof/>
        </w:rPr>
        <w:fldChar w:fldCharType="separate"/>
      </w:r>
      <w:r>
        <w:rPr>
          <w:noProof/>
        </w:rPr>
        <w:t>9</w:t>
      </w:r>
      <w:r>
        <w:rPr>
          <w:noProof/>
        </w:rPr>
        <w:fldChar w:fldCharType="end"/>
      </w:r>
    </w:p>
    <w:p w14:paraId="68455FB3" w14:textId="77777777" w:rsidR="009258DA" w:rsidRDefault="009258DA">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_Toc106979707 \h </w:instrText>
      </w:r>
      <w:r>
        <w:rPr>
          <w:noProof/>
        </w:rPr>
      </w:r>
      <w:r>
        <w:rPr>
          <w:noProof/>
        </w:rPr>
        <w:fldChar w:fldCharType="separate"/>
      </w:r>
      <w:r>
        <w:rPr>
          <w:noProof/>
        </w:rPr>
        <w:t>9</w:t>
      </w:r>
      <w:r>
        <w:rPr>
          <w:noProof/>
        </w:rPr>
        <w:fldChar w:fldCharType="end"/>
      </w:r>
    </w:p>
    <w:p w14:paraId="4875563B" w14:textId="77777777" w:rsidR="009258DA" w:rsidRDefault="009258DA">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_Toc106979708 \h </w:instrText>
      </w:r>
      <w:r>
        <w:rPr>
          <w:noProof/>
        </w:rPr>
      </w:r>
      <w:r>
        <w:rPr>
          <w:noProof/>
        </w:rPr>
        <w:fldChar w:fldCharType="separate"/>
      </w:r>
      <w:r>
        <w:rPr>
          <w:noProof/>
        </w:rPr>
        <w:t>9</w:t>
      </w:r>
      <w:r>
        <w:rPr>
          <w:noProof/>
        </w:rPr>
        <w:fldChar w:fldCharType="end"/>
      </w:r>
    </w:p>
    <w:p w14:paraId="5879E71B" w14:textId="77777777" w:rsidR="009258DA" w:rsidRDefault="009258DA">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_Toc106979709 \h </w:instrText>
      </w:r>
      <w:r>
        <w:rPr>
          <w:noProof/>
        </w:rPr>
      </w:r>
      <w:r>
        <w:rPr>
          <w:noProof/>
        </w:rPr>
        <w:fldChar w:fldCharType="separate"/>
      </w:r>
      <w:r>
        <w:rPr>
          <w:noProof/>
        </w:rPr>
        <w:t>9</w:t>
      </w:r>
      <w:r>
        <w:rPr>
          <w:noProof/>
        </w:rPr>
        <w:fldChar w:fldCharType="end"/>
      </w:r>
    </w:p>
    <w:p w14:paraId="57A3D032" w14:textId="77777777" w:rsidR="009258DA" w:rsidRDefault="009258DA">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_Toc106979710 \h </w:instrText>
      </w:r>
      <w:r>
        <w:rPr>
          <w:noProof/>
        </w:rPr>
      </w:r>
      <w:r>
        <w:rPr>
          <w:noProof/>
        </w:rPr>
        <w:fldChar w:fldCharType="separate"/>
      </w:r>
      <w:r>
        <w:rPr>
          <w:noProof/>
        </w:rPr>
        <w:t>11</w:t>
      </w:r>
      <w:r>
        <w:rPr>
          <w:noProof/>
        </w:rPr>
        <w:fldChar w:fldCharType="end"/>
      </w:r>
    </w:p>
    <w:p w14:paraId="427702C1" w14:textId="77777777" w:rsidR="009258DA" w:rsidRDefault="009258DA">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Excess Precipitation for 2D Computational Mesh</w:t>
      </w:r>
      <w:r>
        <w:rPr>
          <w:noProof/>
        </w:rPr>
        <w:tab/>
      </w:r>
      <w:r>
        <w:rPr>
          <w:noProof/>
        </w:rPr>
        <w:fldChar w:fldCharType="begin"/>
      </w:r>
      <w:r>
        <w:rPr>
          <w:noProof/>
        </w:rPr>
        <w:instrText xml:space="preserve"> PAGEREF _Toc106979711 \h </w:instrText>
      </w:r>
      <w:r>
        <w:rPr>
          <w:noProof/>
        </w:rPr>
      </w:r>
      <w:r>
        <w:rPr>
          <w:noProof/>
        </w:rPr>
        <w:fldChar w:fldCharType="separate"/>
      </w:r>
      <w:r>
        <w:rPr>
          <w:noProof/>
        </w:rPr>
        <w:t>11</w:t>
      </w:r>
      <w:r>
        <w:rPr>
          <w:noProof/>
        </w:rPr>
        <w:fldChar w:fldCharType="end"/>
      </w:r>
    </w:p>
    <w:p w14:paraId="6AB171DD" w14:textId="77777777" w:rsidR="009258DA" w:rsidRDefault="009258DA">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Inflow Hydrograph Boundary Conditions</w:t>
      </w:r>
      <w:r>
        <w:rPr>
          <w:noProof/>
        </w:rPr>
        <w:tab/>
      </w:r>
      <w:r>
        <w:rPr>
          <w:noProof/>
        </w:rPr>
        <w:fldChar w:fldCharType="begin"/>
      </w:r>
      <w:r>
        <w:rPr>
          <w:noProof/>
        </w:rPr>
        <w:instrText xml:space="preserve"> PAGEREF _Toc106979712 \h </w:instrText>
      </w:r>
      <w:r>
        <w:rPr>
          <w:noProof/>
        </w:rPr>
      </w:r>
      <w:r>
        <w:rPr>
          <w:noProof/>
        </w:rPr>
        <w:fldChar w:fldCharType="separate"/>
      </w:r>
      <w:r>
        <w:rPr>
          <w:noProof/>
        </w:rPr>
        <w:t>14</w:t>
      </w:r>
      <w:r>
        <w:rPr>
          <w:noProof/>
        </w:rPr>
        <w:fldChar w:fldCharType="end"/>
      </w:r>
    </w:p>
    <w:p w14:paraId="346A1DA0" w14:textId="77777777" w:rsidR="009258DA" w:rsidRDefault="009258DA">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_Toc106979713 \h </w:instrText>
      </w:r>
      <w:r>
        <w:rPr>
          <w:noProof/>
        </w:rPr>
      </w:r>
      <w:r>
        <w:rPr>
          <w:noProof/>
        </w:rPr>
        <w:fldChar w:fldCharType="separate"/>
      </w:r>
      <w:r>
        <w:rPr>
          <w:noProof/>
        </w:rPr>
        <w:t>15</w:t>
      </w:r>
      <w:r>
        <w:rPr>
          <w:noProof/>
        </w:rPr>
        <w:fldChar w:fldCharType="end"/>
      </w:r>
    </w:p>
    <w:p w14:paraId="65FF6401" w14:textId="77777777" w:rsidR="009258DA" w:rsidRDefault="009258DA">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_Toc106979714 \h </w:instrText>
      </w:r>
      <w:r>
        <w:rPr>
          <w:noProof/>
        </w:rPr>
      </w:r>
      <w:r>
        <w:rPr>
          <w:noProof/>
        </w:rPr>
        <w:fldChar w:fldCharType="separate"/>
      </w:r>
      <w:r>
        <w:rPr>
          <w:noProof/>
        </w:rPr>
        <w:t>15</w:t>
      </w:r>
      <w:r>
        <w:rPr>
          <w:noProof/>
        </w:rPr>
        <w:fldChar w:fldCharType="end"/>
      </w:r>
    </w:p>
    <w:p w14:paraId="11AC7540" w14:textId="77777777" w:rsidR="009258DA" w:rsidRDefault="009258DA">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_Toc106979715 \h </w:instrText>
      </w:r>
      <w:r>
        <w:rPr>
          <w:noProof/>
        </w:rPr>
      </w:r>
      <w:r>
        <w:rPr>
          <w:noProof/>
        </w:rPr>
        <w:fldChar w:fldCharType="separate"/>
      </w:r>
      <w:r>
        <w:rPr>
          <w:noProof/>
        </w:rPr>
        <w:t>16</w:t>
      </w:r>
      <w:r>
        <w:rPr>
          <w:noProof/>
        </w:rPr>
        <w:fldChar w:fldCharType="end"/>
      </w:r>
    </w:p>
    <w:p w14:paraId="201AC788" w14:textId="77777777" w:rsidR="009258DA" w:rsidRDefault="009258DA">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_Toc106979716 \h </w:instrText>
      </w:r>
      <w:r>
        <w:rPr>
          <w:noProof/>
        </w:rPr>
      </w:r>
      <w:r>
        <w:rPr>
          <w:noProof/>
        </w:rPr>
        <w:fldChar w:fldCharType="separate"/>
      </w:r>
      <w:r>
        <w:rPr>
          <w:noProof/>
        </w:rPr>
        <w:t>17</w:t>
      </w:r>
      <w:r>
        <w:rPr>
          <w:noProof/>
        </w:rPr>
        <w:fldChar w:fldCharType="end"/>
      </w:r>
    </w:p>
    <w:p w14:paraId="3E65777C" w14:textId="77777777" w:rsidR="009258DA" w:rsidRDefault="009258DA">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_Toc106979717 \h </w:instrText>
      </w:r>
      <w:r>
        <w:rPr>
          <w:noProof/>
        </w:rPr>
      </w:r>
      <w:r>
        <w:rPr>
          <w:noProof/>
        </w:rPr>
        <w:fldChar w:fldCharType="separate"/>
      </w:r>
      <w:r>
        <w:rPr>
          <w:noProof/>
        </w:rPr>
        <w:t>18</w:t>
      </w:r>
      <w:r>
        <w:rPr>
          <w:noProof/>
        </w:rPr>
        <w:fldChar w:fldCharType="end"/>
      </w:r>
    </w:p>
    <w:p w14:paraId="55A5AA09" w14:textId="77777777" w:rsidR="009258DA" w:rsidRDefault="009258DA">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_Toc106979718 \h </w:instrText>
      </w:r>
      <w:r>
        <w:rPr>
          <w:noProof/>
        </w:rPr>
      </w:r>
      <w:r>
        <w:rPr>
          <w:noProof/>
        </w:rPr>
        <w:fldChar w:fldCharType="separate"/>
      </w:r>
      <w:r>
        <w:rPr>
          <w:noProof/>
        </w:rPr>
        <w:t>18</w:t>
      </w:r>
      <w:r>
        <w:rPr>
          <w:noProof/>
        </w:rPr>
        <w:fldChar w:fldCharType="end"/>
      </w:r>
    </w:p>
    <w:p w14:paraId="4F78FAE1" w14:textId="77777777" w:rsidR="009258DA" w:rsidRDefault="009258DA">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_Toc106979719 \h </w:instrText>
      </w:r>
      <w:r>
        <w:rPr>
          <w:noProof/>
        </w:rPr>
      </w:r>
      <w:r>
        <w:rPr>
          <w:noProof/>
        </w:rPr>
        <w:fldChar w:fldCharType="separate"/>
      </w:r>
      <w:r>
        <w:rPr>
          <w:noProof/>
        </w:rPr>
        <w:t>19</w:t>
      </w:r>
      <w:r>
        <w:rPr>
          <w:noProof/>
        </w:rPr>
        <w:fldChar w:fldCharType="end"/>
      </w:r>
    </w:p>
    <w:p w14:paraId="6F3D5AE2" w14:textId="77777777" w:rsidR="009258DA" w:rsidRDefault="009258DA">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_Toc106979720 \h </w:instrText>
      </w:r>
      <w:r>
        <w:rPr>
          <w:noProof/>
        </w:rPr>
      </w:r>
      <w:r>
        <w:rPr>
          <w:noProof/>
        </w:rPr>
        <w:fldChar w:fldCharType="separate"/>
      </w:r>
      <w:r>
        <w:rPr>
          <w:noProof/>
        </w:rPr>
        <w:t>19</w:t>
      </w:r>
      <w:r>
        <w:rPr>
          <w:noProof/>
        </w:rPr>
        <w:fldChar w:fldCharType="end"/>
      </w:r>
    </w:p>
    <w:p w14:paraId="1FD48571" w14:textId="77777777" w:rsidR="009258DA" w:rsidRDefault="009258DA">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_Toc106979721 \h </w:instrText>
      </w:r>
      <w:r>
        <w:rPr>
          <w:noProof/>
        </w:rPr>
      </w:r>
      <w:r>
        <w:rPr>
          <w:noProof/>
        </w:rPr>
        <w:fldChar w:fldCharType="separate"/>
      </w:r>
      <w:r>
        <w:rPr>
          <w:noProof/>
        </w:rPr>
        <w:t>20</w:t>
      </w:r>
      <w:r>
        <w:rPr>
          <w:noProof/>
        </w:rPr>
        <w:fldChar w:fldCharType="end"/>
      </w:r>
    </w:p>
    <w:p w14:paraId="371004C3" w14:textId="77777777" w:rsidR="009258DA" w:rsidRDefault="009258DA">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_Toc106979722 \h </w:instrText>
      </w:r>
      <w:r>
        <w:rPr>
          <w:noProof/>
        </w:rPr>
      </w:r>
      <w:r>
        <w:rPr>
          <w:noProof/>
        </w:rPr>
        <w:fldChar w:fldCharType="separate"/>
      </w:r>
      <w:r>
        <w:rPr>
          <w:noProof/>
        </w:rPr>
        <w:t>20</w:t>
      </w:r>
      <w:r>
        <w:rPr>
          <w:noProof/>
        </w:rPr>
        <w:fldChar w:fldCharType="end"/>
      </w:r>
    </w:p>
    <w:p w14:paraId="7C9375F7" w14:textId="77777777" w:rsidR="009258DA" w:rsidRDefault="009258DA">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_Toc106979723 \h </w:instrText>
      </w:r>
      <w:r>
        <w:rPr>
          <w:noProof/>
        </w:rPr>
      </w:r>
      <w:r>
        <w:rPr>
          <w:noProof/>
        </w:rPr>
        <w:fldChar w:fldCharType="separate"/>
      </w:r>
      <w:r>
        <w:rPr>
          <w:noProof/>
        </w:rPr>
        <w:t>20</w:t>
      </w:r>
      <w:r>
        <w:rPr>
          <w:noProof/>
        </w:rPr>
        <w:fldChar w:fldCharType="end"/>
      </w:r>
    </w:p>
    <w:p w14:paraId="40218FB9" w14:textId="77777777" w:rsidR="009258DA" w:rsidRDefault="009258DA">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_Toc106979724 \h </w:instrText>
      </w:r>
      <w:r>
        <w:rPr>
          <w:noProof/>
        </w:rPr>
      </w:r>
      <w:r>
        <w:rPr>
          <w:noProof/>
        </w:rPr>
        <w:fldChar w:fldCharType="separate"/>
      </w:r>
      <w:r>
        <w:rPr>
          <w:noProof/>
        </w:rPr>
        <w:t>20</w:t>
      </w:r>
      <w:r>
        <w:rPr>
          <w:noProof/>
        </w:rPr>
        <w:fldChar w:fldCharType="end"/>
      </w:r>
    </w:p>
    <w:p w14:paraId="629383F2" w14:textId="77777777" w:rsidR="009258DA" w:rsidRDefault="009258DA">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_Toc106979725 \h </w:instrText>
      </w:r>
      <w:r>
        <w:rPr>
          <w:noProof/>
        </w:rPr>
      </w:r>
      <w:r>
        <w:rPr>
          <w:noProof/>
        </w:rPr>
        <w:fldChar w:fldCharType="separate"/>
      </w:r>
      <w:r>
        <w:rPr>
          <w:noProof/>
        </w:rPr>
        <w:t>22</w:t>
      </w:r>
      <w:r>
        <w:rPr>
          <w:noProof/>
        </w:rPr>
        <w:fldChar w:fldCharType="end"/>
      </w:r>
    </w:p>
    <w:p w14:paraId="5039CFA7" w14:textId="77777777" w:rsidR="009258DA" w:rsidRDefault="009258DA">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_Toc106979726 \h </w:instrText>
      </w:r>
      <w:r>
        <w:rPr>
          <w:noProof/>
        </w:rPr>
      </w:r>
      <w:r>
        <w:rPr>
          <w:noProof/>
        </w:rPr>
        <w:fldChar w:fldCharType="separate"/>
      </w:r>
      <w:r>
        <w:rPr>
          <w:noProof/>
        </w:rPr>
        <w:t>23</w:t>
      </w:r>
      <w:r>
        <w:rPr>
          <w:noProof/>
        </w:rPr>
        <w:fldChar w:fldCharType="end"/>
      </w:r>
    </w:p>
    <w:p w14:paraId="54E0135B" w14:textId="77777777" w:rsidR="009258DA" w:rsidRDefault="009258DA">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_Toc106979727 \h </w:instrText>
      </w:r>
      <w:r>
        <w:rPr>
          <w:noProof/>
        </w:rPr>
      </w:r>
      <w:r>
        <w:rPr>
          <w:noProof/>
        </w:rPr>
        <w:fldChar w:fldCharType="separate"/>
      </w:r>
      <w:r>
        <w:rPr>
          <w:noProof/>
        </w:rPr>
        <w:t>23</w:t>
      </w:r>
      <w:r>
        <w:rPr>
          <w:noProof/>
        </w:rPr>
        <w:fldChar w:fldCharType="end"/>
      </w:r>
    </w:p>
    <w:p w14:paraId="33537428" w14:textId="77777777" w:rsidR="009258DA" w:rsidRDefault="009258DA">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_Toc106979728 \h </w:instrText>
      </w:r>
      <w:r>
        <w:rPr>
          <w:noProof/>
        </w:rPr>
      </w:r>
      <w:r>
        <w:rPr>
          <w:noProof/>
        </w:rPr>
        <w:fldChar w:fldCharType="separate"/>
      </w:r>
      <w:r>
        <w:rPr>
          <w:noProof/>
        </w:rPr>
        <w:t>23</w:t>
      </w:r>
      <w:r>
        <w:rPr>
          <w:noProof/>
        </w:rPr>
        <w:fldChar w:fldCharType="end"/>
      </w:r>
    </w:p>
    <w:p w14:paraId="239C042A" w14:textId="77777777" w:rsidR="009258DA" w:rsidRDefault="009258DA">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_Toc106979729 \h </w:instrText>
      </w:r>
      <w:r>
        <w:rPr>
          <w:noProof/>
        </w:rPr>
      </w:r>
      <w:r>
        <w:rPr>
          <w:noProof/>
        </w:rPr>
        <w:fldChar w:fldCharType="separate"/>
      </w:r>
      <w:r>
        <w:rPr>
          <w:noProof/>
        </w:rPr>
        <w:t>23</w:t>
      </w:r>
      <w:r>
        <w:rPr>
          <w:noProof/>
        </w:rPr>
        <w:fldChar w:fldCharType="end"/>
      </w:r>
    </w:p>
    <w:p w14:paraId="33588CBC" w14:textId="77777777" w:rsidR="009258DA" w:rsidRDefault="009258DA">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_Toc106979730 \h </w:instrText>
      </w:r>
      <w:r>
        <w:rPr>
          <w:noProof/>
        </w:rPr>
      </w:r>
      <w:r>
        <w:rPr>
          <w:noProof/>
        </w:rPr>
        <w:fldChar w:fldCharType="separate"/>
      </w:r>
      <w:r>
        <w:rPr>
          <w:noProof/>
        </w:rPr>
        <w:t>23</w:t>
      </w:r>
      <w:r>
        <w:rPr>
          <w:noProof/>
        </w:rPr>
        <w:fldChar w:fldCharType="end"/>
      </w:r>
    </w:p>
    <w:p w14:paraId="671BDB17" w14:textId="77777777" w:rsidR="009258DA" w:rsidRDefault="009258DA">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_Toc106979731 \h </w:instrText>
      </w:r>
      <w:r>
        <w:rPr>
          <w:noProof/>
        </w:rPr>
      </w:r>
      <w:r>
        <w:rPr>
          <w:noProof/>
        </w:rPr>
        <w:fldChar w:fldCharType="separate"/>
      </w:r>
      <w:r>
        <w:rPr>
          <w:noProof/>
        </w:rPr>
        <w:t>24</w:t>
      </w:r>
      <w:r>
        <w:rPr>
          <w:noProof/>
        </w:rPr>
        <w:fldChar w:fldCharType="end"/>
      </w:r>
    </w:p>
    <w:p w14:paraId="32B0F68B" w14:textId="77777777" w:rsidR="009258DA" w:rsidRDefault="009258DA">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_Toc106979732 \h </w:instrText>
      </w:r>
      <w:r>
        <w:rPr>
          <w:noProof/>
        </w:rPr>
      </w:r>
      <w:r>
        <w:rPr>
          <w:noProof/>
        </w:rPr>
        <w:fldChar w:fldCharType="separate"/>
      </w:r>
      <w:r>
        <w:rPr>
          <w:noProof/>
        </w:rPr>
        <w:t>24</w:t>
      </w:r>
      <w:r>
        <w:rPr>
          <w:noProof/>
        </w:rPr>
        <w:fldChar w:fldCharType="end"/>
      </w:r>
    </w:p>
    <w:p w14:paraId="49EF0FA2" w14:textId="77777777" w:rsidR="009258DA" w:rsidRDefault="009258DA">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_Toc106979733 \h </w:instrText>
      </w:r>
      <w:r>
        <w:rPr>
          <w:noProof/>
        </w:rPr>
      </w:r>
      <w:r>
        <w:rPr>
          <w:noProof/>
        </w:rPr>
        <w:fldChar w:fldCharType="separate"/>
      </w:r>
      <w:r>
        <w:rPr>
          <w:noProof/>
        </w:rPr>
        <w:t>25</w:t>
      </w:r>
      <w:r>
        <w:rPr>
          <w:noProof/>
        </w:rPr>
        <w:fldChar w:fldCharType="end"/>
      </w:r>
    </w:p>
    <w:p w14:paraId="73378B39" w14:textId="77777777" w:rsidR="009258DA" w:rsidRDefault="009258DA">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_Toc106979734 \h </w:instrText>
      </w:r>
      <w:r>
        <w:rPr>
          <w:noProof/>
        </w:rPr>
      </w:r>
      <w:r>
        <w:rPr>
          <w:noProof/>
        </w:rPr>
        <w:fldChar w:fldCharType="separate"/>
      </w:r>
      <w:r>
        <w:rPr>
          <w:noProof/>
        </w:rPr>
        <w:t>27</w:t>
      </w:r>
      <w:r>
        <w:rPr>
          <w:noProof/>
        </w:rPr>
        <w:fldChar w:fldCharType="end"/>
      </w:r>
    </w:p>
    <w:p w14:paraId="34E4ED96" w14:textId="77777777" w:rsidR="009258DA" w:rsidRDefault="009258DA">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_Toc106979735 \h </w:instrText>
      </w:r>
      <w:r>
        <w:rPr>
          <w:noProof/>
        </w:rPr>
      </w:r>
      <w:r>
        <w:rPr>
          <w:noProof/>
        </w:rPr>
        <w:fldChar w:fldCharType="separate"/>
      </w:r>
      <w:r>
        <w:rPr>
          <w:noProof/>
        </w:rPr>
        <w:t>29</w:t>
      </w:r>
      <w:r>
        <w:rPr>
          <w:noProof/>
        </w:rPr>
        <w:fldChar w:fldCharType="end"/>
      </w:r>
    </w:p>
    <w:p w14:paraId="4D7B7247" w14:textId="77777777" w:rsidR="009258DA" w:rsidRDefault="009258DA">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_Toc106979736 \h </w:instrText>
      </w:r>
      <w:r>
        <w:rPr>
          <w:noProof/>
        </w:rPr>
      </w:r>
      <w:r>
        <w:rPr>
          <w:noProof/>
        </w:rPr>
        <w:fldChar w:fldCharType="separate"/>
      </w:r>
      <w:r>
        <w:rPr>
          <w:noProof/>
        </w:rPr>
        <w:t>30</w:t>
      </w:r>
      <w:r>
        <w:rPr>
          <w:noProof/>
        </w:rPr>
        <w:fldChar w:fldCharType="end"/>
      </w:r>
    </w:p>
    <w:p w14:paraId="082E9B22" w14:textId="3FCD08B9" w:rsidR="003964F2" w:rsidRDefault="00265A9E" w:rsidP="003964F2">
      <w:pPr>
        <w:pStyle w:val="BodyText"/>
        <w:rPr>
          <w:noProof/>
        </w:rPr>
      </w:pPr>
      <w:r>
        <w:rPr>
          <w:rFonts w:cstheme="minorHAnsi"/>
          <w:noProof/>
          <w:sz w:val="20"/>
          <w:szCs w:val="20"/>
        </w:rPr>
        <w:fldChar w:fldCharType="end"/>
      </w:r>
    </w:p>
    <w:p w14:paraId="602E29CC" w14:textId="77777777" w:rsidR="002A75EF" w:rsidRDefault="002A75EF">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3" w:name="Text_Figures"/>
      <w:r>
        <w:rPr>
          <w:noProof/>
        </w:rPr>
        <w:br w:type="page"/>
      </w:r>
    </w:p>
    <w:p w14:paraId="7F0211D5" w14:textId="134F3197" w:rsidR="003964F2" w:rsidRDefault="00BF3F75" w:rsidP="00CA2219">
      <w:pPr>
        <w:pStyle w:val="TOCHeading"/>
        <w:rPr>
          <w:noProof/>
        </w:rPr>
      </w:pPr>
      <w:r>
        <w:rPr>
          <w:noProof/>
        </w:rPr>
        <w:lastRenderedPageBreak/>
        <w:t xml:space="preserve">List of </w:t>
      </w:r>
      <w:r w:rsidR="003964F2">
        <w:rPr>
          <w:noProof/>
        </w:rPr>
        <w:t>Figures</w:t>
      </w:r>
      <w:bookmarkEnd w:id="13"/>
    </w:p>
    <w:p w14:paraId="09FAD970" w14:textId="77777777" w:rsidR="009258DA" w:rsidRDefault="003964F2">
      <w:pPr>
        <w:pStyle w:val="TableofFigures"/>
        <w:rPr>
          <w:rFonts w:eastAsiaTheme="minorEastAsia"/>
          <w:noProof/>
          <w:kern w:val="0"/>
          <w:sz w:val="22"/>
          <w:szCs w:val="22"/>
        </w:rPr>
      </w:pPr>
      <w:r>
        <w:rPr>
          <w:noProof/>
        </w:rPr>
        <w:fldChar w:fldCharType="begin"/>
      </w:r>
      <w:r>
        <w:rPr>
          <w:noProof/>
        </w:rPr>
        <w:instrText xml:space="preserve"> TOC \z \c "Figure" </w:instrText>
      </w:r>
      <w:r>
        <w:rPr>
          <w:noProof/>
        </w:rPr>
        <w:fldChar w:fldCharType="separate"/>
      </w:r>
      <w:r w:rsidR="009258DA">
        <w:rPr>
          <w:noProof/>
        </w:rPr>
        <w:t>Figure 1: East Matagorda Bay Watershed</w:t>
      </w:r>
      <w:r w:rsidR="009258DA">
        <w:rPr>
          <w:noProof/>
          <w:webHidden/>
        </w:rPr>
        <w:tab/>
      </w:r>
      <w:r w:rsidR="009258DA">
        <w:rPr>
          <w:noProof/>
          <w:webHidden/>
        </w:rPr>
        <w:fldChar w:fldCharType="begin"/>
      </w:r>
      <w:r w:rsidR="009258DA">
        <w:rPr>
          <w:noProof/>
          <w:webHidden/>
        </w:rPr>
        <w:instrText xml:space="preserve"> PAGEREF _Toc106979737 \h </w:instrText>
      </w:r>
      <w:r w:rsidR="009258DA">
        <w:rPr>
          <w:noProof/>
          <w:webHidden/>
        </w:rPr>
      </w:r>
      <w:r w:rsidR="009258DA">
        <w:rPr>
          <w:noProof/>
          <w:webHidden/>
        </w:rPr>
        <w:fldChar w:fldCharType="separate"/>
      </w:r>
      <w:r w:rsidR="009258DA">
        <w:rPr>
          <w:noProof/>
          <w:webHidden/>
        </w:rPr>
        <w:t>2</w:t>
      </w:r>
      <w:r w:rsidR="009258DA">
        <w:rPr>
          <w:noProof/>
          <w:webHidden/>
        </w:rPr>
        <w:fldChar w:fldCharType="end"/>
      </w:r>
    </w:p>
    <w:p w14:paraId="77745535" w14:textId="77777777" w:rsidR="009258DA" w:rsidRDefault="009258DA">
      <w:pPr>
        <w:pStyle w:val="TableofFigures"/>
        <w:rPr>
          <w:rFonts w:eastAsiaTheme="minorEastAsia"/>
          <w:noProof/>
          <w:kern w:val="0"/>
          <w:sz w:val="22"/>
          <w:szCs w:val="22"/>
        </w:rPr>
      </w:pPr>
      <w:r>
        <w:rPr>
          <w:noProof/>
        </w:rPr>
        <w:t>Figure 2: East Matagorda Bay BLE Source Terrain Data</w:t>
      </w:r>
      <w:r>
        <w:rPr>
          <w:noProof/>
          <w:webHidden/>
        </w:rPr>
        <w:tab/>
      </w:r>
      <w:r>
        <w:rPr>
          <w:noProof/>
          <w:webHidden/>
        </w:rPr>
        <w:fldChar w:fldCharType="begin"/>
      </w:r>
      <w:r>
        <w:rPr>
          <w:noProof/>
          <w:webHidden/>
        </w:rPr>
        <w:instrText xml:space="preserve"> PAGEREF _Toc106979738 \h </w:instrText>
      </w:r>
      <w:r>
        <w:rPr>
          <w:noProof/>
          <w:webHidden/>
        </w:rPr>
      </w:r>
      <w:r>
        <w:rPr>
          <w:noProof/>
          <w:webHidden/>
        </w:rPr>
        <w:fldChar w:fldCharType="separate"/>
      </w:r>
      <w:r>
        <w:rPr>
          <w:noProof/>
          <w:webHidden/>
        </w:rPr>
        <w:t>4</w:t>
      </w:r>
      <w:r>
        <w:rPr>
          <w:noProof/>
          <w:webHidden/>
        </w:rPr>
        <w:fldChar w:fldCharType="end"/>
      </w:r>
    </w:p>
    <w:p w14:paraId="44F5C2F2" w14:textId="77777777" w:rsidR="009258DA" w:rsidRDefault="009258DA">
      <w:pPr>
        <w:pStyle w:val="TableofFigures"/>
        <w:rPr>
          <w:rFonts w:eastAsiaTheme="minorEastAsia"/>
          <w:noProof/>
          <w:kern w:val="0"/>
          <w:sz w:val="22"/>
          <w:szCs w:val="22"/>
        </w:rPr>
      </w:pPr>
      <w:r>
        <w:rPr>
          <w:noProof/>
        </w:rPr>
        <w:t>Figure 3: 2018 USGS LiDAR: Matagorda Bay</w:t>
      </w:r>
      <w:r>
        <w:rPr>
          <w:noProof/>
          <w:webHidden/>
        </w:rPr>
        <w:tab/>
      </w:r>
      <w:r>
        <w:rPr>
          <w:noProof/>
          <w:webHidden/>
        </w:rPr>
        <w:fldChar w:fldCharType="begin"/>
      </w:r>
      <w:r>
        <w:rPr>
          <w:noProof/>
          <w:webHidden/>
        </w:rPr>
        <w:instrText xml:space="preserve"> PAGEREF _Toc106979739 \h </w:instrText>
      </w:r>
      <w:r>
        <w:rPr>
          <w:noProof/>
          <w:webHidden/>
        </w:rPr>
      </w:r>
      <w:r>
        <w:rPr>
          <w:noProof/>
          <w:webHidden/>
        </w:rPr>
        <w:fldChar w:fldCharType="separate"/>
      </w:r>
      <w:r>
        <w:rPr>
          <w:noProof/>
          <w:webHidden/>
        </w:rPr>
        <w:t>6</w:t>
      </w:r>
      <w:r>
        <w:rPr>
          <w:noProof/>
          <w:webHidden/>
        </w:rPr>
        <w:fldChar w:fldCharType="end"/>
      </w:r>
    </w:p>
    <w:p w14:paraId="23449EF3" w14:textId="77777777" w:rsidR="009258DA" w:rsidRDefault="009258DA">
      <w:pPr>
        <w:pStyle w:val="TableofFigures"/>
        <w:rPr>
          <w:rFonts w:eastAsiaTheme="minorEastAsia"/>
          <w:noProof/>
          <w:kern w:val="0"/>
          <w:sz w:val="22"/>
          <w:szCs w:val="22"/>
        </w:rPr>
      </w:pPr>
      <w:r>
        <w:rPr>
          <w:noProof/>
        </w:rPr>
        <w:t>Figure 4: 2018 TNRIS LiDAR: Upper Coastal</w:t>
      </w:r>
      <w:r>
        <w:rPr>
          <w:noProof/>
          <w:webHidden/>
        </w:rPr>
        <w:tab/>
      </w:r>
      <w:r>
        <w:rPr>
          <w:noProof/>
          <w:webHidden/>
        </w:rPr>
        <w:fldChar w:fldCharType="begin"/>
      </w:r>
      <w:r>
        <w:rPr>
          <w:noProof/>
          <w:webHidden/>
        </w:rPr>
        <w:instrText xml:space="preserve"> PAGEREF _Toc106979740 \h </w:instrText>
      </w:r>
      <w:r>
        <w:rPr>
          <w:noProof/>
          <w:webHidden/>
        </w:rPr>
      </w:r>
      <w:r>
        <w:rPr>
          <w:noProof/>
          <w:webHidden/>
        </w:rPr>
        <w:fldChar w:fldCharType="separate"/>
      </w:r>
      <w:r>
        <w:rPr>
          <w:noProof/>
          <w:webHidden/>
        </w:rPr>
        <w:t>7</w:t>
      </w:r>
      <w:r>
        <w:rPr>
          <w:noProof/>
          <w:webHidden/>
        </w:rPr>
        <w:fldChar w:fldCharType="end"/>
      </w:r>
    </w:p>
    <w:p w14:paraId="1A928C5F" w14:textId="77777777" w:rsidR="009258DA" w:rsidRDefault="009258DA">
      <w:pPr>
        <w:pStyle w:val="TableofFigures"/>
        <w:rPr>
          <w:rFonts w:eastAsiaTheme="minorEastAsia"/>
          <w:noProof/>
          <w:kern w:val="0"/>
          <w:sz w:val="22"/>
          <w:szCs w:val="22"/>
        </w:rPr>
      </w:pPr>
      <w:r>
        <w:rPr>
          <w:noProof/>
        </w:rPr>
        <w:t>Figure 5: 2018 USGS LiDAR: Lavaca Wharton</w:t>
      </w:r>
      <w:r>
        <w:rPr>
          <w:noProof/>
          <w:webHidden/>
        </w:rPr>
        <w:tab/>
      </w:r>
      <w:r>
        <w:rPr>
          <w:noProof/>
          <w:webHidden/>
        </w:rPr>
        <w:fldChar w:fldCharType="begin"/>
      </w:r>
      <w:r>
        <w:rPr>
          <w:noProof/>
          <w:webHidden/>
        </w:rPr>
        <w:instrText xml:space="preserve"> PAGEREF _Toc106979741 \h </w:instrText>
      </w:r>
      <w:r>
        <w:rPr>
          <w:noProof/>
          <w:webHidden/>
        </w:rPr>
      </w:r>
      <w:r>
        <w:rPr>
          <w:noProof/>
          <w:webHidden/>
        </w:rPr>
        <w:fldChar w:fldCharType="separate"/>
      </w:r>
      <w:r>
        <w:rPr>
          <w:noProof/>
          <w:webHidden/>
        </w:rPr>
        <w:t>8</w:t>
      </w:r>
      <w:r>
        <w:rPr>
          <w:noProof/>
          <w:webHidden/>
        </w:rPr>
        <w:fldChar w:fldCharType="end"/>
      </w:r>
    </w:p>
    <w:p w14:paraId="031FE5EB" w14:textId="77777777" w:rsidR="009258DA" w:rsidRDefault="009258DA">
      <w:pPr>
        <w:pStyle w:val="TableofFigures"/>
        <w:rPr>
          <w:rFonts w:eastAsiaTheme="minorEastAsia"/>
          <w:noProof/>
          <w:kern w:val="0"/>
          <w:sz w:val="22"/>
          <w:szCs w:val="22"/>
        </w:rPr>
      </w:pPr>
      <w:r>
        <w:rPr>
          <w:noProof/>
        </w:rPr>
        <w:t>Figure 6: RAS5 2D Computational Mesh and Boundary Conditions and USGS Peak Streamflow Gages</w:t>
      </w:r>
      <w:r>
        <w:rPr>
          <w:noProof/>
          <w:webHidden/>
        </w:rPr>
        <w:tab/>
      </w:r>
      <w:r>
        <w:rPr>
          <w:noProof/>
          <w:webHidden/>
        </w:rPr>
        <w:fldChar w:fldCharType="begin"/>
      </w:r>
      <w:r>
        <w:rPr>
          <w:noProof/>
          <w:webHidden/>
        </w:rPr>
        <w:instrText xml:space="preserve"> PAGEREF _Toc106979742 \h </w:instrText>
      </w:r>
      <w:r>
        <w:rPr>
          <w:noProof/>
          <w:webHidden/>
        </w:rPr>
      </w:r>
      <w:r>
        <w:rPr>
          <w:noProof/>
          <w:webHidden/>
        </w:rPr>
        <w:fldChar w:fldCharType="separate"/>
      </w:r>
      <w:r>
        <w:rPr>
          <w:noProof/>
          <w:webHidden/>
        </w:rPr>
        <w:t>10</w:t>
      </w:r>
      <w:r>
        <w:rPr>
          <w:noProof/>
          <w:webHidden/>
        </w:rPr>
        <w:fldChar w:fldCharType="end"/>
      </w:r>
    </w:p>
    <w:p w14:paraId="79C40DD5" w14:textId="77777777" w:rsidR="009258DA" w:rsidRDefault="009258DA">
      <w:pPr>
        <w:pStyle w:val="TableofFigures"/>
        <w:rPr>
          <w:rFonts w:eastAsiaTheme="minorEastAsia"/>
          <w:noProof/>
          <w:kern w:val="0"/>
          <w:sz w:val="22"/>
          <w:szCs w:val="22"/>
        </w:rPr>
      </w:pPr>
      <w:r>
        <w:rPr>
          <w:noProof/>
        </w:rPr>
        <w:t>Figure 7: Excess Precipitation Hyetograph</w:t>
      </w:r>
      <w:r>
        <w:rPr>
          <w:noProof/>
          <w:webHidden/>
        </w:rPr>
        <w:tab/>
      </w:r>
      <w:r>
        <w:rPr>
          <w:noProof/>
          <w:webHidden/>
        </w:rPr>
        <w:fldChar w:fldCharType="begin"/>
      </w:r>
      <w:r>
        <w:rPr>
          <w:noProof/>
          <w:webHidden/>
        </w:rPr>
        <w:instrText xml:space="preserve"> PAGEREF _Toc106979743 \h </w:instrText>
      </w:r>
      <w:r>
        <w:rPr>
          <w:noProof/>
          <w:webHidden/>
        </w:rPr>
      </w:r>
      <w:r>
        <w:rPr>
          <w:noProof/>
          <w:webHidden/>
        </w:rPr>
        <w:fldChar w:fldCharType="separate"/>
      </w:r>
      <w:r>
        <w:rPr>
          <w:noProof/>
          <w:webHidden/>
        </w:rPr>
        <w:t>14</w:t>
      </w:r>
      <w:r>
        <w:rPr>
          <w:noProof/>
          <w:webHidden/>
        </w:rPr>
        <w:fldChar w:fldCharType="end"/>
      </w:r>
    </w:p>
    <w:p w14:paraId="71539DB0" w14:textId="77777777" w:rsidR="009258DA" w:rsidRDefault="009258DA">
      <w:pPr>
        <w:pStyle w:val="TableofFigures"/>
        <w:rPr>
          <w:rFonts w:eastAsiaTheme="minorEastAsia"/>
          <w:noProof/>
          <w:kern w:val="0"/>
          <w:sz w:val="22"/>
          <w:szCs w:val="22"/>
        </w:rPr>
      </w:pPr>
      <w:r>
        <w:rPr>
          <w:noProof/>
        </w:rPr>
        <w:t>Figure 8: Inflow from San Bernard HUC-8</w:t>
      </w:r>
      <w:r>
        <w:rPr>
          <w:noProof/>
          <w:webHidden/>
        </w:rPr>
        <w:tab/>
      </w:r>
      <w:r>
        <w:rPr>
          <w:noProof/>
          <w:webHidden/>
        </w:rPr>
        <w:fldChar w:fldCharType="begin"/>
      </w:r>
      <w:r>
        <w:rPr>
          <w:noProof/>
          <w:webHidden/>
        </w:rPr>
        <w:instrText xml:space="preserve"> PAGEREF _Toc106979744 \h </w:instrText>
      </w:r>
      <w:r>
        <w:rPr>
          <w:noProof/>
          <w:webHidden/>
        </w:rPr>
      </w:r>
      <w:r>
        <w:rPr>
          <w:noProof/>
          <w:webHidden/>
        </w:rPr>
        <w:fldChar w:fldCharType="separate"/>
      </w:r>
      <w:r>
        <w:rPr>
          <w:noProof/>
          <w:webHidden/>
        </w:rPr>
        <w:t>15</w:t>
      </w:r>
      <w:r>
        <w:rPr>
          <w:noProof/>
          <w:webHidden/>
        </w:rPr>
        <w:fldChar w:fldCharType="end"/>
      </w:r>
    </w:p>
    <w:p w14:paraId="2FD55CB4" w14:textId="77777777" w:rsidR="009258DA" w:rsidRDefault="009258DA">
      <w:pPr>
        <w:pStyle w:val="TableofFigures"/>
        <w:rPr>
          <w:rFonts w:eastAsiaTheme="minorEastAsia"/>
          <w:noProof/>
          <w:kern w:val="0"/>
          <w:sz w:val="22"/>
          <w:szCs w:val="22"/>
        </w:rPr>
      </w:pPr>
      <w:r>
        <w:rPr>
          <w:noProof/>
        </w:rPr>
        <w:t>Figure 9: V-notch Breakline Approach at Bridge Crossing</w:t>
      </w:r>
      <w:r>
        <w:rPr>
          <w:noProof/>
          <w:webHidden/>
        </w:rPr>
        <w:tab/>
      </w:r>
      <w:r>
        <w:rPr>
          <w:noProof/>
          <w:webHidden/>
        </w:rPr>
        <w:fldChar w:fldCharType="begin"/>
      </w:r>
      <w:r>
        <w:rPr>
          <w:noProof/>
          <w:webHidden/>
        </w:rPr>
        <w:instrText xml:space="preserve"> PAGEREF _Toc106979745 \h </w:instrText>
      </w:r>
      <w:r>
        <w:rPr>
          <w:noProof/>
          <w:webHidden/>
        </w:rPr>
      </w:r>
      <w:r>
        <w:rPr>
          <w:noProof/>
          <w:webHidden/>
        </w:rPr>
        <w:fldChar w:fldCharType="separate"/>
      </w:r>
      <w:r>
        <w:rPr>
          <w:noProof/>
          <w:webHidden/>
        </w:rPr>
        <w:t>17</w:t>
      </w:r>
      <w:r>
        <w:rPr>
          <w:noProof/>
          <w:webHidden/>
        </w:rPr>
        <w:fldChar w:fldCharType="end"/>
      </w:r>
    </w:p>
    <w:p w14:paraId="2752314B" w14:textId="77777777" w:rsidR="009258DA" w:rsidRDefault="009258DA">
      <w:pPr>
        <w:pStyle w:val="TableofFigures"/>
        <w:rPr>
          <w:rFonts w:eastAsiaTheme="minorEastAsia"/>
          <w:noProof/>
          <w:kern w:val="0"/>
          <w:sz w:val="22"/>
          <w:szCs w:val="22"/>
        </w:rPr>
      </w:pPr>
      <w:r>
        <w:rPr>
          <w:noProof/>
        </w:rPr>
        <w:t>Figure 10: Calibration Comparison</w:t>
      </w:r>
      <w:r>
        <w:rPr>
          <w:noProof/>
          <w:webHidden/>
        </w:rPr>
        <w:tab/>
      </w:r>
      <w:r>
        <w:rPr>
          <w:noProof/>
          <w:webHidden/>
        </w:rPr>
        <w:fldChar w:fldCharType="begin"/>
      </w:r>
      <w:r>
        <w:rPr>
          <w:noProof/>
          <w:webHidden/>
        </w:rPr>
        <w:instrText xml:space="preserve"> PAGEREF _Toc106979746 \h </w:instrText>
      </w:r>
      <w:r>
        <w:rPr>
          <w:noProof/>
          <w:webHidden/>
        </w:rPr>
      </w:r>
      <w:r>
        <w:rPr>
          <w:noProof/>
          <w:webHidden/>
        </w:rPr>
        <w:fldChar w:fldCharType="separate"/>
      </w:r>
      <w:r>
        <w:rPr>
          <w:noProof/>
          <w:webHidden/>
        </w:rPr>
        <w:t>19</w:t>
      </w:r>
      <w:r>
        <w:rPr>
          <w:noProof/>
          <w:webHidden/>
        </w:rPr>
        <w:fldChar w:fldCharType="end"/>
      </w:r>
    </w:p>
    <w:p w14:paraId="1739E42A" w14:textId="77777777" w:rsidR="009258DA" w:rsidRDefault="009258DA">
      <w:pPr>
        <w:pStyle w:val="TableofFigures"/>
        <w:rPr>
          <w:rFonts w:eastAsiaTheme="minorEastAsia"/>
          <w:noProof/>
          <w:kern w:val="0"/>
          <w:sz w:val="22"/>
          <w:szCs w:val="22"/>
        </w:rPr>
      </w:pPr>
      <w:r>
        <w:rPr>
          <w:noProof/>
        </w:rPr>
        <w:t>Figure 11: 2D BLE Model Points for Mapping Workflow</w:t>
      </w:r>
      <w:r>
        <w:rPr>
          <w:noProof/>
          <w:webHidden/>
        </w:rPr>
        <w:tab/>
      </w:r>
      <w:r>
        <w:rPr>
          <w:noProof/>
          <w:webHidden/>
        </w:rPr>
        <w:fldChar w:fldCharType="begin"/>
      </w:r>
      <w:r>
        <w:rPr>
          <w:noProof/>
          <w:webHidden/>
        </w:rPr>
        <w:instrText xml:space="preserve"> PAGEREF _Toc106979747 \h </w:instrText>
      </w:r>
      <w:r>
        <w:rPr>
          <w:noProof/>
          <w:webHidden/>
        </w:rPr>
      </w:r>
      <w:r>
        <w:rPr>
          <w:noProof/>
          <w:webHidden/>
        </w:rPr>
        <w:fldChar w:fldCharType="separate"/>
      </w:r>
      <w:r>
        <w:rPr>
          <w:noProof/>
          <w:webHidden/>
        </w:rPr>
        <w:t>21</w:t>
      </w:r>
      <w:r>
        <w:rPr>
          <w:noProof/>
          <w:webHidden/>
        </w:rPr>
        <w:fldChar w:fldCharType="end"/>
      </w:r>
    </w:p>
    <w:p w14:paraId="22F2D189" w14:textId="77777777" w:rsidR="009258DA" w:rsidRDefault="009258DA">
      <w:pPr>
        <w:pStyle w:val="TableofFigures"/>
        <w:rPr>
          <w:rFonts w:eastAsiaTheme="minorEastAsia"/>
          <w:noProof/>
          <w:kern w:val="0"/>
          <w:sz w:val="22"/>
          <w:szCs w:val="22"/>
        </w:rPr>
      </w:pPr>
      <w:r>
        <w:rPr>
          <w:noProof/>
        </w:rPr>
        <w:t>Figure 12:  2D BLE Model Points to Water Surface Elevation TIN</w:t>
      </w:r>
      <w:r>
        <w:rPr>
          <w:noProof/>
          <w:webHidden/>
        </w:rPr>
        <w:tab/>
      </w:r>
      <w:r>
        <w:rPr>
          <w:noProof/>
          <w:webHidden/>
        </w:rPr>
        <w:fldChar w:fldCharType="begin"/>
      </w:r>
      <w:r>
        <w:rPr>
          <w:noProof/>
          <w:webHidden/>
        </w:rPr>
        <w:instrText xml:space="preserve"> PAGEREF _Toc106979748 \h </w:instrText>
      </w:r>
      <w:r>
        <w:rPr>
          <w:noProof/>
          <w:webHidden/>
        </w:rPr>
      </w:r>
      <w:r>
        <w:rPr>
          <w:noProof/>
          <w:webHidden/>
        </w:rPr>
        <w:fldChar w:fldCharType="separate"/>
      </w:r>
      <w:r>
        <w:rPr>
          <w:noProof/>
          <w:webHidden/>
        </w:rPr>
        <w:t>21</w:t>
      </w:r>
      <w:r>
        <w:rPr>
          <w:noProof/>
          <w:webHidden/>
        </w:rPr>
        <w:fldChar w:fldCharType="end"/>
      </w:r>
    </w:p>
    <w:p w14:paraId="585D4A09" w14:textId="77777777" w:rsidR="009258DA" w:rsidRDefault="009258DA">
      <w:pPr>
        <w:pStyle w:val="TableofFigures"/>
        <w:rPr>
          <w:rFonts w:eastAsiaTheme="minorEastAsia"/>
          <w:noProof/>
          <w:kern w:val="0"/>
          <w:sz w:val="22"/>
          <w:szCs w:val="22"/>
        </w:rPr>
      </w:pPr>
      <w:r>
        <w:rPr>
          <w:noProof/>
        </w:rPr>
        <w:t>Figure 13:  Water Surface Elevation TIN to Grid</w:t>
      </w:r>
      <w:r>
        <w:rPr>
          <w:noProof/>
          <w:webHidden/>
        </w:rPr>
        <w:tab/>
      </w:r>
      <w:r>
        <w:rPr>
          <w:noProof/>
          <w:webHidden/>
        </w:rPr>
        <w:fldChar w:fldCharType="begin"/>
      </w:r>
      <w:r>
        <w:rPr>
          <w:noProof/>
          <w:webHidden/>
        </w:rPr>
        <w:instrText xml:space="preserve"> PAGEREF _Toc106979749 \h </w:instrText>
      </w:r>
      <w:r>
        <w:rPr>
          <w:noProof/>
          <w:webHidden/>
        </w:rPr>
      </w:r>
      <w:r>
        <w:rPr>
          <w:noProof/>
          <w:webHidden/>
        </w:rPr>
        <w:fldChar w:fldCharType="separate"/>
      </w:r>
      <w:r>
        <w:rPr>
          <w:noProof/>
          <w:webHidden/>
        </w:rPr>
        <w:t>22</w:t>
      </w:r>
      <w:r>
        <w:rPr>
          <w:noProof/>
          <w:webHidden/>
        </w:rPr>
        <w:fldChar w:fldCharType="end"/>
      </w:r>
    </w:p>
    <w:p w14:paraId="0DEE303C" w14:textId="77777777" w:rsidR="009258DA" w:rsidRDefault="009258DA">
      <w:pPr>
        <w:pStyle w:val="TableofFigures"/>
        <w:rPr>
          <w:rFonts w:eastAsiaTheme="minorEastAsia"/>
          <w:noProof/>
          <w:kern w:val="0"/>
          <w:sz w:val="22"/>
          <w:szCs w:val="22"/>
        </w:rPr>
      </w:pPr>
      <w:r>
        <w:rPr>
          <w:noProof/>
        </w:rPr>
        <w:t>Figure 14:  Water Surface Elevation Grid to Mapping Products</w:t>
      </w:r>
      <w:r>
        <w:rPr>
          <w:noProof/>
          <w:webHidden/>
        </w:rPr>
        <w:tab/>
      </w:r>
      <w:r>
        <w:rPr>
          <w:noProof/>
          <w:webHidden/>
        </w:rPr>
        <w:fldChar w:fldCharType="begin"/>
      </w:r>
      <w:r>
        <w:rPr>
          <w:noProof/>
          <w:webHidden/>
        </w:rPr>
        <w:instrText xml:space="preserve"> PAGEREF _Toc106979750 \h </w:instrText>
      </w:r>
      <w:r>
        <w:rPr>
          <w:noProof/>
          <w:webHidden/>
        </w:rPr>
      </w:r>
      <w:r>
        <w:rPr>
          <w:noProof/>
          <w:webHidden/>
        </w:rPr>
        <w:fldChar w:fldCharType="separate"/>
      </w:r>
      <w:r>
        <w:rPr>
          <w:noProof/>
          <w:webHidden/>
        </w:rPr>
        <w:t>22</w:t>
      </w:r>
      <w:r>
        <w:rPr>
          <w:noProof/>
          <w:webHidden/>
        </w:rPr>
        <w:fldChar w:fldCharType="end"/>
      </w:r>
    </w:p>
    <w:p w14:paraId="05BD3608" w14:textId="77777777" w:rsidR="009258DA" w:rsidRDefault="009258DA">
      <w:pPr>
        <w:pStyle w:val="TableofFigures"/>
        <w:rPr>
          <w:rFonts w:eastAsiaTheme="minorEastAsia"/>
          <w:noProof/>
          <w:kern w:val="0"/>
          <w:sz w:val="22"/>
          <w:szCs w:val="22"/>
        </w:rPr>
      </w:pPr>
      <w:r>
        <w:rPr>
          <w:noProof/>
        </w:rPr>
        <w:t>Figure 15: East Matagorda Bay Watershed CNMS Validation Results</w:t>
      </w:r>
      <w:r>
        <w:rPr>
          <w:noProof/>
          <w:webHidden/>
        </w:rPr>
        <w:tab/>
      </w:r>
      <w:r>
        <w:rPr>
          <w:noProof/>
          <w:webHidden/>
        </w:rPr>
        <w:fldChar w:fldCharType="begin"/>
      </w:r>
      <w:r>
        <w:rPr>
          <w:noProof/>
          <w:webHidden/>
        </w:rPr>
        <w:instrText xml:space="preserve"> PAGEREF _Toc106979751 \h </w:instrText>
      </w:r>
      <w:r>
        <w:rPr>
          <w:noProof/>
          <w:webHidden/>
        </w:rPr>
      </w:r>
      <w:r>
        <w:rPr>
          <w:noProof/>
          <w:webHidden/>
        </w:rPr>
        <w:fldChar w:fldCharType="separate"/>
      </w:r>
      <w:r>
        <w:rPr>
          <w:noProof/>
          <w:webHidden/>
        </w:rPr>
        <w:t>26</w:t>
      </w:r>
      <w:r>
        <w:rPr>
          <w:noProof/>
          <w:webHidden/>
        </w:rPr>
        <w:fldChar w:fldCharType="end"/>
      </w:r>
    </w:p>
    <w:p w14:paraId="46CE8847" w14:textId="77777777" w:rsidR="009258DA" w:rsidRDefault="009258DA">
      <w:pPr>
        <w:pStyle w:val="TableofFigures"/>
        <w:rPr>
          <w:rFonts w:eastAsiaTheme="minorEastAsia"/>
          <w:noProof/>
          <w:kern w:val="0"/>
          <w:sz w:val="22"/>
          <w:szCs w:val="22"/>
        </w:rPr>
      </w:pPr>
      <w:r>
        <w:rPr>
          <w:noProof/>
        </w:rPr>
        <w:t>Figure 16: Ranking of East Matagorda Bay Watershed HUC-12s</w:t>
      </w:r>
      <w:r>
        <w:rPr>
          <w:noProof/>
          <w:webHidden/>
        </w:rPr>
        <w:tab/>
      </w:r>
      <w:r>
        <w:rPr>
          <w:noProof/>
          <w:webHidden/>
        </w:rPr>
        <w:fldChar w:fldCharType="begin"/>
      </w:r>
      <w:r>
        <w:rPr>
          <w:noProof/>
          <w:webHidden/>
        </w:rPr>
        <w:instrText xml:space="preserve"> PAGEREF _Toc106979752 \h </w:instrText>
      </w:r>
      <w:r>
        <w:rPr>
          <w:noProof/>
          <w:webHidden/>
        </w:rPr>
      </w:r>
      <w:r>
        <w:rPr>
          <w:noProof/>
          <w:webHidden/>
        </w:rPr>
        <w:fldChar w:fldCharType="separate"/>
      </w:r>
      <w:r>
        <w:rPr>
          <w:noProof/>
          <w:webHidden/>
        </w:rPr>
        <w:t>27</w:t>
      </w:r>
      <w:r>
        <w:rPr>
          <w:noProof/>
          <w:webHidden/>
        </w:rPr>
        <w:fldChar w:fldCharType="end"/>
      </w:r>
    </w:p>
    <w:p w14:paraId="37F9E495" w14:textId="448F918C" w:rsidR="003964F2" w:rsidRDefault="003964F2" w:rsidP="003964F2">
      <w:pPr>
        <w:pStyle w:val="BodyText"/>
        <w:rPr>
          <w:noProof/>
        </w:rPr>
      </w:pPr>
      <w:r>
        <w:rPr>
          <w:noProof/>
        </w:rPr>
        <w:fldChar w:fldCharType="end"/>
      </w:r>
    </w:p>
    <w:p w14:paraId="08C2F95B" w14:textId="29229EB3" w:rsidR="003964F2" w:rsidRDefault="00BF3F75" w:rsidP="00CA2219">
      <w:pPr>
        <w:pStyle w:val="TOCHeading"/>
        <w:rPr>
          <w:noProof/>
        </w:rPr>
      </w:pPr>
      <w:bookmarkStart w:id="14" w:name="Text_Tables"/>
      <w:r>
        <w:rPr>
          <w:noProof/>
        </w:rPr>
        <w:t xml:space="preserve">List of </w:t>
      </w:r>
      <w:r w:rsidR="003964F2">
        <w:rPr>
          <w:noProof/>
        </w:rPr>
        <w:t>Tables</w:t>
      </w:r>
      <w:bookmarkEnd w:id="14"/>
    </w:p>
    <w:p w14:paraId="1F6C7579" w14:textId="77777777" w:rsidR="009258DA"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9258DA">
        <w:rPr>
          <w:noProof/>
        </w:rPr>
        <w:t>Table 1: FEMA Vertical Accuracy Requirements for Leveraged Data</w:t>
      </w:r>
      <w:r w:rsidR="009258DA">
        <w:rPr>
          <w:noProof/>
          <w:webHidden/>
        </w:rPr>
        <w:tab/>
      </w:r>
      <w:r w:rsidR="009258DA">
        <w:rPr>
          <w:noProof/>
          <w:webHidden/>
        </w:rPr>
        <w:fldChar w:fldCharType="begin"/>
      </w:r>
      <w:r w:rsidR="009258DA">
        <w:rPr>
          <w:noProof/>
          <w:webHidden/>
        </w:rPr>
        <w:instrText xml:space="preserve"> PAGEREF _Toc106979753 \h </w:instrText>
      </w:r>
      <w:r w:rsidR="009258DA">
        <w:rPr>
          <w:noProof/>
          <w:webHidden/>
        </w:rPr>
      </w:r>
      <w:r w:rsidR="009258DA">
        <w:rPr>
          <w:noProof/>
          <w:webHidden/>
        </w:rPr>
        <w:fldChar w:fldCharType="separate"/>
      </w:r>
      <w:r w:rsidR="009258DA">
        <w:rPr>
          <w:noProof/>
          <w:webHidden/>
        </w:rPr>
        <w:t>5</w:t>
      </w:r>
      <w:r w:rsidR="009258DA">
        <w:rPr>
          <w:noProof/>
          <w:webHidden/>
        </w:rPr>
        <w:fldChar w:fldCharType="end"/>
      </w:r>
    </w:p>
    <w:p w14:paraId="1EE35383" w14:textId="77777777" w:rsidR="009258DA" w:rsidRDefault="009258DA">
      <w:pPr>
        <w:pStyle w:val="TableofFigures"/>
        <w:rPr>
          <w:rFonts w:eastAsiaTheme="minorEastAsia"/>
          <w:noProof/>
          <w:kern w:val="0"/>
          <w:sz w:val="22"/>
          <w:szCs w:val="22"/>
        </w:rPr>
      </w:pPr>
      <w:r>
        <w:rPr>
          <w:noProof/>
        </w:rPr>
        <w:t>Table 2: LiDAR Topographic Data Available for the East Matagorda Bay Watershed</w:t>
      </w:r>
      <w:r>
        <w:rPr>
          <w:noProof/>
          <w:webHidden/>
        </w:rPr>
        <w:tab/>
      </w:r>
      <w:r>
        <w:rPr>
          <w:noProof/>
          <w:webHidden/>
        </w:rPr>
        <w:fldChar w:fldCharType="begin"/>
      </w:r>
      <w:r>
        <w:rPr>
          <w:noProof/>
          <w:webHidden/>
        </w:rPr>
        <w:instrText xml:space="preserve"> PAGEREF _Toc106979754 \h </w:instrText>
      </w:r>
      <w:r>
        <w:rPr>
          <w:noProof/>
          <w:webHidden/>
        </w:rPr>
      </w:r>
      <w:r>
        <w:rPr>
          <w:noProof/>
          <w:webHidden/>
        </w:rPr>
        <w:fldChar w:fldCharType="separate"/>
      </w:r>
      <w:r>
        <w:rPr>
          <w:noProof/>
          <w:webHidden/>
        </w:rPr>
        <w:t>5</w:t>
      </w:r>
      <w:r>
        <w:rPr>
          <w:noProof/>
          <w:webHidden/>
        </w:rPr>
        <w:fldChar w:fldCharType="end"/>
      </w:r>
    </w:p>
    <w:p w14:paraId="1207970B" w14:textId="77777777" w:rsidR="009258DA" w:rsidRDefault="009258DA">
      <w:pPr>
        <w:pStyle w:val="TableofFigures"/>
        <w:rPr>
          <w:rFonts w:eastAsiaTheme="minorEastAsia"/>
          <w:noProof/>
          <w:kern w:val="0"/>
          <w:sz w:val="22"/>
          <w:szCs w:val="22"/>
        </w:rPr>
      </w:pPr>
      <w:r>
        <w:rPr>
          <w:noProof/>
        </w:rPr>
        <w:t>Table 3: Land Use(LU)-Soils-CN Matrix for Defining Initial Curve Number</w:t>
      </w:r>
      <w:r>
        <w:rPr>
          <w:noProof/>
          <w:webHidden/>
        </w:rPr>
        <w:tab/>
      </w:r>
      <w:r>
        <w:rPr>
          <w:noProof/>
          <w:webHidden/>
        </w:rPr>
        <w:fldChar w:fldCharType="begin"/>
      </w:r>
      <w:r>
        <w:rPr>
          <w:noProof/>
          <w:webHidden/>
        </w:rPr>
        <w:instrText xml:space="preserve"> PAGEREF _Toc106979755 \h </w:instrText>
      </w:r>
      <w:r>
        <w:rPr>
          <w:noProof/>
          <w:webHidden/>
        </w:rPr>
      </w:r>
      <w:r>
        <w:rPr>
          <w:noProof/>
          <w:webHidden/>
        </w:rPr>
        <w:fldChar w:fldCharType="separate"/>
      </w:r>
      <w:r>
        <w:rPr>
          <w:noProof/>
          <w:webHidden/>
        </w:rPr>
        <w:t>11</w:t>
      </w:r>
      <w:r>
        <w:rPr>
          <w:noProof/>
          <w:webHidden/>
        </w:rPr>
        <w:fldChar w:fldCharType="end"/>
      </w:r>
    </w:p>
    <w:p w14:paraId="483A3B4A" w14:textId="77777777" w:rsidR="009258DA" w:rsidRDefault="009258DA">
      <w:pPr>
        <w:pStyle w:val="TableofFigures"/>
        <w:rPr>
          <w:rFonts w:eastAsiaTheme="minorEastAsia"/>
          <w:noProof/>
          <w:kern w:val="0"/>
          <w:sz w:val="22"/>
          <w:szCs w:val="22"/>
        </w:rPr>
      </w:pPr>
      <w:r>
        <w:rPr>
          <w:noProof/>
        </w:rPr>
        <w:t>Table 4: Rainfall-Runoff Curve Numbers</w:t>
      </w:r>
      <w:r>
        <w:rPr>
          <w:noProof/>
          <w:webHidden/>
        </w:rPr>
        <w:tab/>
      </w:r>
      <w:r>
        <w:rPr>
          <w:noProof/>
          <w:webHidden/>
        </w:rPr>
        <w:fldChar w:fldCharType="begin"/>
      </w:r>
      <w:r>
        <w:rPr>
          <w:noProof/>
          <w:webHidden/>
        </w:rPr>
        <w:instrText xml:space="preserve"> PAGEREF _Toc106979756 \h </w:instrText>
      </w:r>
      <w:r>
        <w:rPr>
          <w:noProof/>
          <w:webHidden/>
        </w:rPr>
      </w:r>
      <w:r>
        <w:rPr>
          <w:noProof/>
          <w:webHidden/>
        </w:rPr>
        <w:fldChar w:fldCharType="separate"/>
      </w:r>
      <w:r>
        <w:rPr>
          <w:noProof/>
          <w:webHidden/>
        </w:rPr>
        <w:t>13</w:t>
      </w:r>
      <w:r>
        <w:rPr>
          <w:noProof/>
          <w:webHidden/>
        </w:rPr>
        <w:fldChar w:fldCharType="end"/>
      </w:r>
    </w:p>
    <w:p w14:paraId="7D016BDB" w14:textId="77777777" w:rsidR="009258DA" w:rsidRDefault="009258DA">
      <w:pPr>
        <w:pStyle w:val="TableofFigures"/>
        <w:rPr>
          <w:rFonts w:eastAsiaTheme="minorEastAsia"/>
          <w:noProof/>
          <w:kern w:val="0"/>
          <w:sz w:val="22"/>
          <w:szCs w:val="22"/>
        </w:rPr>
      </w:pPr>
      <w:r>
        <w:rPr>
          <w:noProof/>
        </w:rPr>
        <w:t>Table 5: Precipitation Totals estimated in HEC-HMS (post ARF)</w:t>
      </w:r>
      <w:r>
        <w:rPr>
          <w:noProof/>
          <w:webHidden/>
        </w:rPr>
        <w:tab/>
      </w:r>
      <w:r>
        <w:rPr>
          <w:noProof/>
          <w:webHidden/>
        </w:rPr>
        <w:fldChar w:fldCharType="begin"/>
      </w:r>
      <w:r>
        <w:rPr>
          <w:noProof/>
          <w:webHidden/>
        </w:rPr>
        <w:instrText xml:space="preserve"> PAGEREF _Toc106979757 \h </w:instrText>
      </w:r>
      <w:r>
        <w:rPr>
          <w:noProof/>
          <w:webHidden/>
        </w:rPr>
      </w:r>
      <w:r>
        <w:rPr>
          <w:noProof/>
          <w:webHidden/>
        </w:rPr>
        <w:fldChar w:fldCharType="separate"/>
      </w:r>
      <w:r>
        <w:rPr>
          <w:noProof/>
          <w:webHidden/>
        </w:rPr>
        <w:t>13</w:t>
      </w:r>
      <w:r>
        <w:rPr>
          <w:noProof/>
          <w:webHidden/>
        </w:rPr>
        <w:fldChar w:fldCharType="end"/>
      </w:r>
    </w:p>
    <w:p w14:paraId="3A93B8EE" w14:textId="77777777" w:rsidR="009258DA" w:rsidRDefault="009258DA">
      <w:pPr>
        <w:pStyle w:val="TableofFigures"/>
        <w:rPr>
          <w:rFonts w:eastAsiaTheme="minorEastAsia"/>
          <w:noProof/>
          <w:kern w:val="0"/>
          <w:sz w:val="22"/>
          <w:szCs w:val="22"/>
        </w:rPr>
      </w:pPr>
      <w:r>
        <w:rPr>
          <w:noProof/>
        </w:rPr>
        <w:t>Table 6: Total Excess Precipitation Applied to 2D Mesh</w:t>
      </w:r>
      <w:r>
        <w:rPr>
          <w:noProof/>
          <w:webHidden/>
        </w:rPr>
        <w:tab/>
      </w:r>
      <w:r>
        <w:rPr>
          <w:noProof/>
          <w:webHidden/>
        </w:rPr>
        <w:fldChar w:fldCharType="begin"/>
      </w:r>
      <w:r>
        <w:rPr>
          <w:noProof/>
          <w:webHidden/>
        </w:rPr>
        <w:instrText xml:space="preserve"> PAGEREF _Toc106979758 \h </w:instrText>
      </w:r>
      <w:r>
        <w:rPr>
          <w:noProof/>
          <w:webHidden/>
        </w:rPr>
      </w:r>
      <w:r>
        <w:rPr>
          <w:noProof/>
          <w:webHidden/>
        </w:rPr>
        <w:fldChar w:fldCharType="separate"/>
      </w:r>
      <w:r>
        <w:rPr>
          <w:noProof/>
          <w:webHidden/>
        </w:rPr>
        <w:t>13</w:t>
      </w:r>
      <w:r>
        <w:rPr>
          <w:noProof/>
          <w:webHidden/>
        </w:rPr>
        <w:fldChar w:fldCharType="end"/>
      </w:r>
    </w:p>
    <w:p w14:paraId="502A4C6A" w14:textId="77777777" w:rsidR="009258DA" w:rsidRDefault="009258DA">
      <w:pPr>
        <w:pStyle w:val="TableofFigures"/>
        <w:rPr>
          <w:rFonts w:eastAsiaTheme="minorEastAsia"/>
          <w:noProof/>
          <w:kern w:val="0"/>
          <w:sz w:val="22"/>
          <w:szCs w:val="22"/>
        </w:rPr>
      </w:pPr>
      <w:r>
        <w:rPr>
          <w:noProof/>
        </w:rPr>
        <w:t>Table 7: NLCD 2016 Manning's n Roughness Matrix</w:t>
      </w:r>
      <w:r>
        <w:rPr>
          <w:noProof/>
          <w:webHidden/>
        </w:rPr>
        <w:tab/>
      </w:r>
      <w:r>
        <w:rPr>
          <w:noProof/>
          <w:webHidden/>
        </w:rPr>
        <w:fldChar w:fldCharType="begin"/>
      </w:r>
      <w:r>
        <w:rPr>
          <w:noProof/>
          <w:webHidden/>
        </w:rPr>
        <w:instrText xml:space="preserve"> PAGEREF _Toc106979759 \h </w:instrText>
      </w:r>
      <w:r>
        <w:rPr>
          <w:noProof/>
          <w:webHidden/>
        </w:rPr>
      </w:r>
      <w:r>
        <w:rPr>
          <w:noProof/>
          <w:webHidden/>
        </w:rPr>
        <w:fldChar w:fldCharType="separate"/>
      </w:r>
      <w:r>
        <w:rPr>
          <w:noProof/>
          <w:webHidden/>
        </w:rPr>
        <w:t>16</w:t>
      </w:r>
      <w:r>
        <w:rPr>
          <w:noProof/>
          <w:webHidden/>
        </w:rPr>
        <w:fldChar w:fldCharType="end"/>
      </w:r>
    </w:p>
    <w:p w14:paraId="01C26311" w14:textId="77777777" w:rsidR="009258DA" w:rsidRDefault="009258DA">
      <w:pPr>
        <w:pStyle w:val="TableofFigures"/>
        <w:rPr>
          <w:rFonts w:eastAsiaTheme="minorEastAsia"/>
          <w:noProof/>
          <w:kern w:val="0"/>
          <w:sz w:val="22"/>
          <w:szCs w:val="22"/>
        </w:rPr>
      </w:pPr>
      <w:r>
        <w:rPr>
          <w:noProof/>
        </w:rPr>
        <w:t>Table 8: Calibration Results</w:t>
      </w:r>
      <w:r>
        <w:rPr>
          <w:noProof/>
          <w:webHidden/>
        </w:rPr>
        <w:tab/>
      </w:r>
      <w:r>
        <w:rPr>
          <w:noProof/>
          <w:webHidden/>
        </w:rPr>
        <w:fldChar w:fldCharType="begin"/>
      </w:r>
      <w:r>
        <w:rPr>
          <w:noProof/>
          <w:webHidden/>
        </w:rPr>
        <w:instrText xml:space="preserve"> PAGEREF _Toc106979760 \h </w:instrText>
      </w:r>
      <w:r>
        <w:rPr>
          <w:noProof/>
          <w:webHidden/>
        </w:rPr>
      </w:r>
      <w:r>
        <w:rPr>
          <w:noProof/>
          <w:webHidden/>
        </w:rPr>
        <w:fldChar w:fldCharType="separate"/>
      </w:r>
      <w:r>
        <w:rPr>
          <w:noProof/>
          <w:webHidden/>
        </w:rPr>
        <w:t>18</w:t>
      </w:r>
      <w:r>
        <w:rPr>
          <w:noProof/>
          <w:webHidden/>
        </w:rPr>
        <w:fldChar w:fldCharType="end"/>
      </w:r>
    </w:p>
    <w:p w14:paraId="195F2D83" w14:textId="77777777" w:rsidR="009258DA" w:rsidRDefault="009258DA">
      <w:pPr>
        <w:pStyle w:val="TableofFigures"/>
        <w:rPr>
          <w:rFonts w:eastAsiaTheme="minorEastAsia"/>
          <w:noProof/>
          <w:kern w:val="0"/>
          <w:sz w:val="22"/>
          <w:szCs w:val="22"/>
        </w:rPr>
      </w:pPr>
      <w:r>
        <w:rPr>
          <w:noProof/>
        </w:rPr>
        <w:t>Table 9: Zone A Initial Assessment Results</w:t>
      </w:r>
      <w:r>
        <w:rPr>
          <w:noProof/>
          <w:webHidden/>
        </w:rPr>
        <w:tab/>
      </w:r>
      <w:r>
        <w:rPr>
          <w:noProof/>
          <w:webHidden/>
        </w:rPr>
        <w:fldChar w:fldCharType="begin"/>
      </w:r>
      <w:r>
        <w:rPr>
          <w:noProof/>
          <w:webHidden/>
        </w:rPr>
        <w:instrText xml:space="preserve"> PAGEREF _Toc106979761 \h </w:instrText>
      </w:r>
      <w:r>
        <w:rPr>
          <w:noProof/>
          <w:webHidden/>
        </w:rPr>
      </w:r>
      <w:r>
        <w:rPr>
          <w:noProof/>
          <w:webHidden/>
        </w:rPr>
        <w:fldChar w:fldCharType="separate"/>
      </w:r>
      <w:r>
        <w:rPr>
          <w:noProof/>
          <w:webHidden/>
        </w:rPr>
        <w:t>24</w:t>
      </w:r>
      <w:r>
        <w:rPr>
          <w:noProof/>
          <w:webHidden/>
        </w:rPr>
        <w:fldChar w:fldCharType="end"/>
      </w:r>
    </w:p>
    <w:p w14:paraId="7361C61E" w14:textId="77777777" w:rsidR="009258DA" w:rsidRDefault="009258DA">
      <w:pPr>
        <w:pStyle w:val="TableofFigures"/>
        <w:rPr>
          <w:rFonts w:eastAsiaTheme="minorEastAsia"/>
          <w:noProof/>
          <w:kern w:val="0"/>
          <w:sz w:val="22"/>
          <w:szCs w:val="22"/>
        </w:rPr>
      </w:pPr>
      <w:r>
        <w:rPr>
          <w:noProof/>
        </w:rPr>
        <w:t>Table 10: BLE Comparison Results</w:t>
      </w:r>
      <w:r>
        <w:rPr>
          <w:noProof/>
          <w:webHidden/>
        </w:rPr>
        <w:tab/>
      </w:r>
      <w:r>
        <w:rPr>
          <w:noProof/>
          <w:webHidden/>
        </w:rPr>
        <w:fldChar w:fldCharType="begin"/>
      </w:r>
      <w:r>
        <w:rPr>
          <w:noProof/>
          <w:webHidden/>
        </w:rPr>
        <w:instrText xml:space="preserve"> PAGEREF _Toc106979762 \h </w:instrText>
      </w:r>
      <w:r>
        <w:rPr>
          <w:noProof/>
          <w:webHidden/>
        </w:rPr>
      </w:r>
      <w:r>
        <w:rPr>
          <w:noProof/>
          <w:webHidden/>
        </w:rPr>
        <w:fldChar w:fldCharType="separate"/>
      </w:r>
      <w:r>
        <w:rPr>
          <w:noProof/>
          <w:webHidden/>
        </w:rPr>
        <w:t>25</w:t>
      </w:r>
      <w:r>
        <w:rPr>
          <w:noProof/>
          <w:webHidden/>
        </w:rPr>
        <w:fldChar w:fldCharType="end"/>
      </w:r>
    </w:p>
    <w:p w14:paraId="08FA6157" w14:textId="77777777" w:rsidR="009258DA" w:rsidRDefault="009258DA">
      <w:pPr>
        <w:pStyle w:val="TableofFigures"/>
        <w:rPr>
          <w:rFonts w:eastAsiaTheme="minorEastAsia"/>
          <w:noProof/>
          <w:kern w:val="0"/>
          <w:sz w:val="22"/>
          <w:szCs w:val="22"/>
        </w:rPr>
      </w:pPr>
      <w:r>
        <w:rPr>
          <w:noProof/>
        </w:rPr>
        <w:t>Table 11: Zone A Validation Results</w:t>
      </w:r>
      <w:r>
        <w:rPr>
          <w:noProof/>
          <w:webHidden/>
        </w:rPr>
        <w:tab/>
      </w:r>
      <w:r>
        <w:rPr>
          <w:noProof/>
          <w:webHidden/>
        </w:rPr>
        <w:fldChar w:fldCharType="begin"/>
      </w:r>
      <w:r>
        <w:rPr>
          <w:noProof/>
          <w:webHidden/>
        </w:rPr>
        <w:instrText xml:space="preserve"> PAGEREF _Toc106979763 \h </w:instrText>
      </w:r>
      <w:r>
        <w:rPr>
          <w:noProof/>
          <w:webHidden/>
        </w:rPr>
      </w:r>
      <w:r>
        <w:rPr>
          <w:noProof/>
          <w:webHidden/>
        </w:rPr>
        <w:fldChar w:fldCharType="separate"/>
      </w:r>
      <w:r>
        <w:rPr>
          <w:noProof/>
          <w:webHidden/>
        </w:rPr>
        <w:t>25</w:t>
      </w:r>
      <w:r>
        <w:rPr>
          <w:noProof/>
          <w:webHidden/>
        </w:rPr>
        <w:fldChar w:fldCharType="end"/>
      </w:r>
    </w:p>
    <w:p w14:paraId="0875046D" w14:textId="77777777" w:rsidR="009258DA" w:rsidRDefault="009258DA">
      <w:pPr>
        <w:pStyle w:val="TableofFigures"/>
        <w:rPr>
          <w:rFonts w:eastAsiaTheme="minorEastAsia"/>
          <w:noProof/>
          <w:kern w:val="0"/>
          <w:sz w:val="22"/>
          <w:szCs w:val="22"/>
        </w:rPr>
      </w:pPr>
      <w:r>
        <w:rPr>
          <w:noProof/>
        </w:rPr>
        <w:t>Table 12: Hazus 4.2 (SP03) Results for 1-Percent-Annual-Chance (100 year) Scenario</w:t>
      </w:r>
      <w:r>
        <w:rPr>
          <w:noProof/>
          <w:webHidden/>
        </w:rPr>
        <w:tab/>
      </w:r>
      <w:r>
        <w:rPr>
          <w:noProof/>
          <w:webHidden/>
        </w:rPr>
        <w:fldChar w:fldCharType="begin"/>
      </w:r>
      <w:r>
        <w:rPr>
          <w:noProof/>
          <w:webHidden/>
        </w:rPr>
        <w:instrText xml:space="preserve"> PAGEREF _Toc106979764 \h </w:instrText>
      </w:r>
      <w:r>
        <w:rPr>
          <w:noProof/>
          <w:webHidden/>
        </w:rPr>
      </w:r>
      <w:r>
        <w:rPr>
          <w:noProof/>
          <w:webHidden/>
        </w:rPr>
        <w:fldChar w:fldCharType="separate"/>
      </w:r>
      <w:r>
        <w:rPr>
          <w:noProof/>
          <w:webHidden/>
        </w:rPr>
        <w:t>28</w:t>
      </w:r>
      <w:r>
        <w:rPr>
          <w:noProof/>
          <w:webHidden/>
        </w:rPr>
        <w:fldChar w:fldCharType="end"/>
      </w:r>
    </w:p>
    <w:p w14:paraId="7447932B" w14:textId="760B6272" w:rsidR="007935AD" w:rsidRDefault="003964F2" w:rsidP="003964F2">
      <w:pPr>
        <w:pStyle w:val="BodyText"/>
        <w:rPr>
          <w:noProof/>
        </w:rPr>
      </w:pPr>
      <w:r>
        <w:rPr>
          <w:noProof/>
        </w:rPr>
        <w:fldChar w:fldCharType="end"/>
      </w:r>
    </w:p>
    <w:p w14:paraId="78E5C770" w14:textId="77777777" w:rsidR="007935AD" w:rsidRDefault="007935AD" w:rsidP="000A14DC">
      <w:pPr>
        <w:rPr>
          <w:b/>
          <w:bCs/>
          <w:noProof/>
        </w:rPr>
        <w:sectPr w:rsidR="007935AD" w:rsidSect="0030437A">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15" w:name="_Toc29880992"/>
      <w:bookmarkStart w:id="16" w:name="_Toc80634257"/>
      <w:bookmarkStart w:id="17" w:name="BodyContent"/>
      <w:bookmarkStart w:id="18" w:name="_Toc106979699"/>
      <w:r>
        <w:lastRenderedPageBreak/>
        <w:t>Introduction</w:t>
      </w:r>
      <w:bookmarkEnd w:id="15"/>
      <w:bookmarkEnd w:id="16"/>
      <w:bookmarkEnd w:id="18"/>
    </w:p>
    <w:p w14:paraId="7F67C372" w14:textId="77777777" w:rsidR="002A75EF" w:rsidRDefault="002A75EF" w:rsidP="002A75EF">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AC1F695" w14:textId="59F5E763" w:rsidR="002A75EF" w:rsidRDefault="002A75EF" w:rsidP="002A75EF">
      <w:pPr>
        <w:pStyle w:val="BodyText"/>
      </w:pPr>
      <w:r>
        <w:t>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w:t>
      </w:r>
      <w:r w:rsidR="00A240D0">
        <w:t xml:space="preserve">forts FEMA will undertake.  The </w:t>
      </w:r>
      <w:r w:rsidR="00A240D0">
        <w:rPr>
          <w:rFonts w:ascii="Arial" w:eastAsia="Times New Roman" w:hAnsi="Arial" w:cs="Times New Roman"/>
        </w:rPr>
        <w:t xml:space="preserve">East Matagorda Bay </w:t>
      </w:r>
      <w:r w:rsidR="00162E9B">
        <w:rPr>
          <w:rFonts w:ascii="Arial" w:eastAsia="Times New Roman" w:hAnsi="Arial" w:cs="Times New Roman"/>
        </w:rPr>
        <w:t>w</w:t>
      </w:r>
      <w:r>
        <w:t xml:space="preserve">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3608467F" w:rsidR="002A75EF" w:rsidRDefault="002A75EF" w:rsidP="002A75EF">
      <w:pPr>
        <w:pStyle w:val="BodyText"/>
      </w:pPr>
      <w:r>
        <w:t>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w:t>
      </w:r>
      <w:r w:rsidR="00272445">
        <w:t xml:space="preserve"> (WSEL)</w:t>
      </w:r>
      <w:r>
        <w:t xml:space="preserve"> grids and flood depth grids, delivers alternative information that reinforces the variability of flood risk within a designated floodplain and supports historic community requests for a source to determine a Base Flood Elevation in Zone A areas. </w:t>
      </w:r>
    </w:p>
    <w:p w14:paraId="1E3EFE64" w14:textId="77777777" w:rsidR="002A75EF" w:rsidRDefault="002A75EF" w:rsidP="002A75EF">
      <w:pPr>
        <w:pStyle w:val="BodyText"/>
      </w:pPr>
      <w:r>
        <w:t>For floodplain management purposes, BLE data may be used as best available information in areas that are designated as Zone A flo</w:t>
      </w:r>
      <w:bookmarkStart w:id="19" w:name="_GoBack"/>
      <w:bookmarkEnd w:id="19"/>
      <w:r>
        <w:t>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77777777" w:rsidR="002A75EF" w:rsidRDefault="002A75EF" w:rsidP="002A75EF">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5AB16DAB" w:rsidR="002A75EF" w:rsidRDefault="002A75EF" w:rsidP="002A75EF">
      <w:pPr>
        <w:pStyle w:val="BodyText"/>
      </w:pPr>
      <w:r>
        <w:t>BLE practices leverage high-resolution topography that meets or exceeds the United States Geological Survey (USGS) 3-D Elevation Program</w:t>
      </w:r>
      <w:r w:rsidR="00272445">
        <w:t xml:space="preserve"> (3DEP)</w:t>
      </w:r>
      <w:r>
        <w:t xml:space="preserve"> standards and often applies flood engineering at a large scale as opposed to targeting stream reaches within a watershed.  BLE can be conducted at any scale, commonly for larger areas </w:t>
      </w:r>
      <w:r w:rsidR="00272445">
        <w:t>(</w:t>
      </w:r>
      <w:bookmarkStart w:id="20" w:name="_Hlk102076018"/>
      <w:r w:rsidR="00272445">
        <w:t>Hydrologic Unit Code (HUC))</w:t>
      </w:r>
      <w:bookmarkEnd w:id="20"/>
      <w:r w:rsidR="00272445">
        <w:t xml:space="preserve">-8 watershed) </w:t>
      </w:r>
      <w:r>
        <w:t>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1D210AC4" w:rsidR="002A75EF" w:rsidRDefault="00272445" w:rsidP="002A75EF">
      <w:pPr>
        <w:pStyle w:val="BodyText"/>
      </w:pPr>
      <w:r>
        <w:lastRenderedPageBreak/>
        <w:t xml:space="preserve">Per standard identification SID </w:t>
      </w:r>
      <w:r w:rsidR="002A75EF">
        <w:t xml:space="preserve">#84 and #133, BLE will include all recurrence intervals (0.2-percent, 1-percent, 1-percent plus, 1-percent minus, 2-percent, 4-percent, and 10-percent-annual-chance floods).  As such, hydrologic and hydraulic analysis should be performed to determine the expected </w:t>
      </w:r>
      <w:r>
        <w:t>WSELs</w:t>
      </w:r>
      <w:r w:rsidR="002A75EF">
        <w:t xml:space="preserve"> for each of the seven recurrence intervals previously identified.</w:t>
      </w:r>
    </w:p>
    <w:p w14:paraId="27D7EE18" w14:textId="58A1EA86" w:rsidR="00DC02A6" w:rsidRDefault="002A75EF" w:rsidP="002A75EF">
      <w:pPr>
        <w:pStyle w:val="BodyText"/>
      </w:pPr>
      <w:r>
        <w:t>The</w:t>
      </w:r>
      <w:r w:rsidRPr="00DD6986">
        <w:t xml:space="preserve"> </w:t>
      </w:r>
      <w:r w:rsidR="00DC7E71">
        <w:t xml:space="preserve">East Matagorda Bay </w:t>
      </w:r>
      <w:r w:rsidR="00162E9B">
        <w:t>w</w:t>
      </w:r>
      <w:r>
        <w:t xml:space="preserve">atershed 2D </w:t>
      </w:r>
      <w:r w:rsidRPr="00DD6986">
        <w:t xml:space="preserve">BLE </w:t>
      </w:r>
      <w:r>
        <w:t>p</w:t>
      </w:r>
      <w:r w:rsidRPr="00DD6986">
        <w:t xml:space="preserve">roject </w:t>
      </w:r>
      <w:r>
        <w:t xml:space="preserve">was scoped as described in the </w:t>
      </w:r>
      <w:r w:rsidR="00272445" w:rsidRPr="001F7B2E">
        <w:t>T</w:t>
      </w:r>
      <w:r w:rsidR="00272445">
        <w:t xml:space="preserve">exas </w:t>
      </w:r>
      <w:r w:rsidR="00272445" w:rsidRPr="001F7B2E">
        <w:t>W</w:t>
      </w:r>
      <w:r w:rsidR="00272445">
        <w:t xml:space="preserve">ater </w:t>
      </w:r>
      <w:r w:rsidR="00272445" w:rsidRPr="001F7B2E">
        <w:t>D</w:t>
      </w:r>
      <w:r w:rsidR="00272445">
        <w:t xml:space="preserve">evelopment </w:t>
      </w:r>
      <w:r w:rsidR="00272445" w:rsidRPr="001F7B2E">
        <w:t>B</w:t>
      </w:r>
      <w:r w:rsidR="00272445">
        <w:t>oard (TWDB)</w:t>
      </w:r>
      <w:r w:rsidR="00272445" w:rsidRPr="001F7B2E">
        <w:t xml:space="preserve"> Task Order 8.</w:t>
      </w:r>
      <w:r>
        <w:t xml:space="preserve"> </w:t>
      </w:r>
      <w:r w:rsidRPr="00DD6986">
        <w:t>In an effort to increase and enhance the flood risk products in Texas</w:t>
      </w:r>
      <w:r>
        <w:t xml:space="preserve">, the study was contracted through </w:t>
      </w:r>
      <w:r w:rsidRPr="00DD6986">
        <w:t xml:space="preserve">the </w:t>
      </w:r>
      <w:r w:rsidR="00272445">
        <w:t>TWDB’s</w:t>
      </w:r>
      <w:r>
        <w:t xml:space="preserve"> Cooperative Technical Partner (CTP) program</w:t>
      </w:r>
      <w:r w:rsidRPr="00DD6986">
        <w:t xml:space="preserve"> to AECOM Technical Services, Inc</w:t>
      </w:r>
      <w:r>
        <w:t xml:space="preserve">.  </w:t>
      </w:r>
      <w:r w:rsidRPr="00DC02A6">
        <w:t xml:space="preserve">This report documents the BLE process, products, and results for this watershed.  </w:t>
      </w:r>
      <w:r>
        <w:fldChar w:fldCharType="begin"/>
      </w:r>
      <w:r>
        <w:instrText xml:space="preserve"> REF _Ref61247089 \h </w:instrText>
      </w:r>
      <w:r>
        <w:fldChar w:fldCharType="separate"/>
      </w:r>
      <w:r w:rsidR="009258DA">
        <w:t xml:space="preserve">Figure </w:t>
      </w:r>
      <w:r w:rsidR="009258DA">
        <w:rPr>
          <w:noProof/>
        </w:rPr>
        <w:t>1</w:t>
      </w:r>
      <w:r>
        <w:fldChar w:fldCharType="end"/>
      </w:r>
      <w:r>
        <w:t xml:space="preserve"> </w:t>
      </w:r>
      <w:r w:rsidRPr="00DC02A6">
        <w:t xml:space="preserve">depicts the </w:t>
      </w:r>
      <w:r w:rsidR="00DC7E71">
        <w:t xml:space="preserve">East Matagorda Bay </w:t>
      </w:r>
      <w:r w:rsidR="00162E9B">
        <w:t>w</w:t>
      </w:r>
      <w:r w:rsidRPr="00DC02A6">
        <w:t>atershed footprint.</w:t>
      </w:r>
    </w:p>
    <w:p w14:paraId="21D5CE2F" w14:textId="462502F4" w:rsidR="00DC02A6" w:rsidRDefault="009E7798" w:rsidP="009F1D77">
      <w:pPr>
        <w:pStyle w:val="BodyText"/>
        <w:keepNext/>
        <w:jc w:val="center"/>
      </w:pPr>
      <w:r>
        <w:rPr>
          <w:noProof/>
        </w:rPr>
        <w:drawing>
          <wp:inline distT="0" distB="0" distL="0" distR="0" wp14:anchorId="6D938E02" wp14:editId="6B11D024">
            <wp:extent cx="5468794" cy="543863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Texas_2d\60631594_TWDB_E_MatagordaBay_1209_BLE\400_PRODUCTION\Engineering\EastMatBay1209\_Workspace\JF\Figures\Figure1_Report.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7956" t="4560" r="15594" b="7329"/>
                    <a:stretch/>
                  </pic:blipFill>
                  <pic:spPr bwMode="auto">
                    <a:xfrm>
                      <a:off x="0" y="0"/>
                      <a:ext cx="5470239" cy="5440070"/>
                    </a:xfrm>
                    <a:prstGeom prst="rect">
                      <a:avLst/>
                    </a:prstGeom>
                    <a:noFill/>
                    <a:ln>
                      <a:noFill/>
                    </a:ln>
                    <a:extLst>
                      <a:ext uri="{53640926-AAD7-44D8-BBD7-CCE9431645EC}">
                        <a14:shadowObscured xmlns:a14="http://schemas.microsoft.com/office/drawing/2010/main"/>
                      </a:ext>
                    </a:extLst>
                  </pic:spPr>
                </pic:pic>
              </a:graphicData>
            </a:graphic>
          </wp:inline>
        </w:drawing>
      </w:r>
    </w:p>
    <w:p w14:paraId="2253B525" w14:textId="4673B0A5" w:rsidR="00DC02A6" w:rsidRDefault="00DC02A6" w:rsidP="00DC02A6">
      <w:pPr>
        <w:pStyle w:val="Caption"/>
        <w:jc w:val="center"/>
      </w:pPr>
      <w:bookmarkStart w:id="21" w:name="_Ref61247089"/>
      <w:bookmarkStart w:id="22" w:name="_Toc106979737"/>
      <w:r>
        <w:t xml:space="preserve">Figure </w:t>
      </w:r>
      <w:r>
        <w:fldChar w:fldCharType="begin"/>
      </w:r>
      <w:r>
        <w:instrText xml:space="preserve"> SEQ Figure \* ARABIC </w:instrText>
      </w:r>
      <w:r>
        <w:fldChar w:fldCharType="separate"/>
      </w:r>
      <w:r w:rsidR="009258DA">
        <w:rPr>
          <w:noProof/>
        </w:rPr>
        <w:t>1</w:t>
      </w:r>
      <w:r>
        <w:fldChar w:fldCharType="end"/>
      </w:r>
      <w:bookmarkEnd w:id="21"/>
      <w:r>
        <w:t xml:space="preserve">: </w:t>
      </w:r>
      <w:r w:rsidR="004E5CF6">
        <w:t>East Matagorda Bay Watershed</w:t>
      </w:r>
      <w:bookmarkEnd w:id="22"/>
    </w:p>
    <w:p w14:paraId="00591EA4" w14:textId="77777777" w:rsidR="009F1D77" w:rsidRPr="009F1D77" w:rsidRDefault="009F1D77" w:rsidP="009F1D77">
      <w:pPr>
        <w:pStyle w:val="BodyText"/>
      </w:pPr>
    </w:p>
    <w:p w14:paraId="75F93704" w14:textId="77777777" w:rsidR="003B18BF" w:rsidRPr="00265A9E" w:rsidRDefault="00B225CE" w:rsidP="00CA2219">
      <w:pPr>
        <w:pStyle w:val="Heading1"/>
        <w:numPr>
          <w:ilvl w:val="0"/>
          <w:numId w:val="21"/>
        </w:numPr>
      </w:pPr>
      <w:bookmarkStart w:id="23" w:name="_Toc106979700"/>
      <w:r w:rsidRPr="00265A9E">
        <w:t>2D BLE M</w:t>
      </w:r>
      <w:r w:rsidR="00E413BF">
        <w:t>odeling Inputs and Controls</w:t>
      </w:r>
      <w:bookmarkEnd w:id="23"/>
    </w:p>
    <w:p w14:paraId="74C0928E" w14:textId="1ECAA208" w:rsidR="002B752A" w:rsidRPr="002B752A" w:rsidRDefault="002B752A" w:rsidP="002B752A">
      <w:pPr>
        <w:pStyle w:val="BodyText"/>
        <w:rPr>
          <w:b/>
          <w:color w:val="00B5E2" w:themeColor="accent1"/>
          <w:sz w:val="24"/>
        </w:rPr>
      </w:pPr>
      <w:r w:rsidRPr="002B752A">
        <w:t xml:space="preserve">Section 2 presents fundamental components required to execute a </w:t>
      </w:r>
      <w:r w:rsidR="00833571">
        <w:t xml:space="preserve">2D </w:t>
      </w:r>
      <w:r w:rsidRPr="002B752A">
        <w:t xml:space="preserve">hydraulic engineering analysis for the </w:t>
      </w:r>
      <w:r w:rsidR="004E5CF6">
        <w:t xml:space="preserve">East Matagorda Bay </w:t>
      </w:r>
      <w:r w:rsidR="00162E9B">
        <w:t>w</w:t>
      </w:r>
      <w:r w:rsidRPr="002B752A">
        <w:t xml:space="preserve">atershed.  Inputs such as elevation data, hydrology from rain-on-grid and inflow hydrographs, and </w:t>
      </w:r>
      <w:r w:rsidRPr="002B752A">
        <w:lastRenderedPageBreak/>
        <w:t xml:space="preserve">hydraulic analyses and variables are defined herein.  HEC-RAS 5.0.7 rain-on-grid utility was applied in the production of the 2D BLE products produced for this watershed. </w:t>
      </w:r>
    </w:p>
    <w:p w14:paraId="1AC354CA" w14:textId="59B3E854" w:rsidR="00E413BF" w:rsidRDefault="00E413BF" w:rsidP="002B752A">
      <w:pPr>
        <w:pStyle w:val="Heading2"/>
      </w:pPr>
      <w:bookmarkStart w:id="24" w:name="_Toc106979701"/>
      <w:r>
        <w:t>T</w:t>
      </w:r>
      <w:r w:rsidR="00901BD9">
        <w:t>opographic Data</w:t>
      </w:r>
      <w:bookmarkEnd w:id="24"/>
    </w:p>
    <w:p w14:paraId="52987EF5" w14:textId="6FCB38DA" w:rsidR="002B752A" w:rsidRPr="000A48CD" w:rsidRDefault="002B752A" w:rsidP="002B752A">
      <w:pPr>
        <w:pStyle w:val="BodyText"/>
      </w:pPr>
      <w:r w:rsidRPr="000A48CD">
        <w:t xml:space="preserve">A high resolution Digital Elevation Model (DEM) is a fundamental component for </w:t>
      </w:r>
      <w:r w:rsidR="00833571">
        <w:t>2D</w:t>
      </w:r>
      <w:r w:rsidRPr="000A48CD">
        <w:t xml:space="preserve"> engineering analyses by providing a detailed </w:t>
      </w:r>
      <w:r w:rsidRPr="001531A9">
        <w:t>representation of the surface for hydraulic routing through the model area.  As such, DEMs were developed for the</w:t>
      </w:r>
      <w:r w:rsidRPr="001531A9">
        <w:rPr>
          <w:color w:val="FF0000"/>
        </w:rPr>
        <w:t xml:space="preserve"> </w:t>
      </w:r>
      <w:r w:rsidR="004E5CF6">
        <w:t xml:space="preserve">East Matagorda Bay </w:t>
      </w:r>
      <w:r w:rsidRPr="001531A9">
        <w:t xml:space="preserve">BLE project by leveraging available high resolution gridded elevation data derived from Light Detection and Ranging (LiDAR) collections throughout the State of </w:t>
      </w:r>
      <w:r w:rsidR="001531A9" w:rsidRPr="001531A9">
        <w:t>Texas</w:t>
      </w:r>
      <w:r w:rsidRPr="001531A9">
        <w:t>.</w:t>
      </w:r>
      <w:r w:rsidR="001531A9" w:rsidRPr="001531A9">
        <w:t xml:space="preserve"> </w:t>
      </w:r>
      <w:r w:rsidRPr="001531A9">
        <w:t>The</w:t>
      </w:r>
      <w:r w:rsidR="00730FF5">
        <w:t xml:space="preserve"> 10 </w:t>
      </w:r>
      <w:r w:rsidRPr="000A48CD">
        <w:t xml:space="preserve">foot DEM developed to support the 2D BLE modeling and analysis, </w:t>
      </w:r>
      <w:r w:rsidRPr="000D40D1">
        <w:t xml:space="preserve">within the </w:t>
      </w:r>
      <w:r w:rsidR="004E5CF6">
        <w:t xml:space="preserve">East Matagorda Bay </w:t>
      </w:r>
      <w:r w:rsidR="00162E9B">
        <w:t>w</w:t>
      </w:r>
      <w:r w:rsidRPr="000D40D1">
        <w:t>atershed</w:t>
      </w:r>
      <w:r w:rsidRPr="000A48CD">
        <w:t>, was executed using the following steps:</w:t>
      </w:r>
    </w:p>
    <w:p w14:paraId="3F4B51F9" w14:textId="77777777" w:rsidR="002B752A" w:rsidRPr="000A48CD" w:rsidRDefault="002B752A" w:rsidP="006C0F38">
      <w:pPr>
        <w:pStyle w:val="BodyText"/>
        <w:numPr>
          <w:ilvl w:val="0"/>
          <w:numId w:val="23"/>
        </w:numPr>
      </w:pPr>
      <w:r w:rsidRPr="000A48CD">
        <w:t>Available elevation data for the project area were inventoried and collected.</w:t>
      </w:r>
    </w:p>
    <w:p w14:paraId="4794968C" w14:textId="77777777" w:rsidR="002B752A" w:rsidRPr="000A48CD" w:rsidRDefault="002B752A" w:rsidP="006C0F38">
      <w:pPr>
        <w:pStyle w:val="BodyText"/>
        <w:numPr>
          <w:ilvl w:val="0"/>
          <w:numId w:val="23"/>
        </w:numPr>
      </w:pPr>
      <w:r w:rsidRPr="000A48CD">
        <w:t>Leveraged elevation data were evaluated and prioritized based on source vertical accuracy, year of collection, and resolution.</w:t>
      </w:r>
    </w:p>
    <w:p w14:paraId="2A605193" w14:textId="505543CB" w:rsidR="002B752A" w:rsidRPr="000A48CD" w:rsidRDefault="002B752A" w:rsidP="00833571">
      <w:pPr>
        <w:pStyle w:val="BodyText"/>
        <w:numPr>
          <w:ilvl w:val="0"/>
          <w:numId w:val="23"/>
        </w:numPr>
      </w:pPr>
      <w:r w:rsidRPr="000A48CD">
        <w:t xml:space="preserve">Seamless DEMs were processed using </w:t>
      </w:r>
      <w:r w:rsidR="00833571" w:rsidRPr="00004B8B">
        <w:rPr>
          <w:szCs w:val="22"/>
        </w:rPr>
        <w:t xml:space="preserve">Geographic Information Systems </w:t>
      </w:r>
      <w:r w:rsidR="00833571">
        <w:rPr>
          <w:szCs w:val="22"/>
        </w:rPr>
        <w:t>(</w:t>
      </w:r>
      <w:r w:rsidR="00833571" w:rsidRPr="000A48CD">
        <w:t>GIS</w:t>
      </w:r>
      <w:r w:rsidR="00833571">
        <w:t>).</w:t>
      </w:r>
    </w:p>
    <w:p w14:paraId="4C2650A3" w14:textId="77777777" w:rsidR="002B752A" w:rsidRPr="000A48CD" w:rsidRDefault="002B752A" w:rsidP="006C0F38">
      <w:pPr>
        <w:pStyle w:val="BodyText"/>
        <w:numPr>
          <w:ilvl w:val="0"/>
          <w:numId w:val="23"/>
        </w:numPr>
      </w:pPr>
      <w:r w:rsidRPr="000A48CD">
        <w:t xml:space="preserve">Quality was assured using quantitative and qualitative assessment.  </w:t>
      </w:r>
    </w:p>
    <w:p w14:paraId="74F06E0E" w14:textId="0E4DF875" w:rsidR="002B752A" w:rsidRPr="000A48CD" w:rsidRDefault="002B752A" w:rsidP="002B752A">
      <w:pPr>
        <w:pStyle w:val="BodyText"/>
      </w:pPr>
      <w:r w:rsidRPr="000A48CD">
        <w:t>Documentation regarding leveraged data including coverage, accuracy, acquisition dates, and source contact/agency are presented in the figures, tables and text within</w:t>
      </w:r>
      <w:r w:rsidR="00674855">
        <w:t xml:space="preserve"> Section </w:t>
      </w:r>
      <w:r w:rsidR="00674855">
        <w:rPr>
          <w:highlight w:val="yellow"/>
        </w:rPr>
        <w:fldChar w:fldCharType="begin"/>
      </w:r>
      <w:r w:rsidR="00674855">
        <w:instrText xml:space="preserve"> REF _Ref61591656 \r \h </w:instrText>
      </w:r>
      <w:r w:rsidR="00674855">
        <w:rPr>
          <w:highlight w:val="yellow"/>
        </w:rPr>
      </w:r>
      <w:r w:rsidR="00674855">
        <w:rPr>
          <w:highlight w:val="yellow"/>
        </w:rPr>
        <w:fldChar w:fldCharType="separate"/>
      </w:r>
      <w:r w:rsidR="009258DA">
        <w:t>2.1.2</w:t>
      </w:r>
      <w:r w:rsidR="00674855">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 xml:space="preserve">the FEMA Data Capture Technical Reference compliant submittal content for the </w:t>
      </w:r>
      <w:r w:rsidR="00F372C1">
        <w:t xml:space="preserve">East Matagorda Bay </w:t>
      </w:r>
      <w:r w:rsidR="00162E9B">
        <w:t>w</w:t>
      </w:r>
      <w:r w:rsidRPr="001531A9">
        <w:t>atershed.</w:t>
      </w:r>
    </w:p>
    <w:p w14:paraId="46BAFE0E" w14:textId="77777777" w:rsidR="00E413BF" w:rsidRDefault="00E413BF" w:rsidP="00E413BF">
      <w:pPr>
        <w:pStyle w:val="Heading3"/>
      </w:pPr>
      <w:bookmarkStart w:id="25" w:name="_Toc106979702"/>
      <w:r>
        <w:t>Inventory</w:t>
      </w:r>
      <w:bookmarkEnd w:id="25"/>
    </w:p>
    <w:p w14:paraId="0EB13961" w14:textId="7B13CBA8" w:rsidR="00A02D2F" w:rsidRDefault="00A02D2F" w:rsidP="00A02D2F">
      <w:pPr>
        <w:pStyle w:val="BodyText"/>
      </w:pPr>
      <w:r w:rsidRPr="000A48CD">
        <w:t xml:space="preserve">An inventory of existing topographic data was conducted for the </w:t>
      </w:r>
      <w:r w:rsidR="00F372C1">
        <w:t xml:space="preserve">East Matagorda Bay </w:t>
      </w:r>
      <w:r w:rsidRPr="000A48CD">
        <w:t xml:space="preserve">BLE </w:t>
      </w:r>
      <w:r w:rsidR="00187C37">
        <w:t>watershed</w:t>
      </w:r>
      <w:r w:rsidRPr="000A48CD">
        <w:t xml:space="preserve"> footprint.</w:t>
      </w:r>
      <w:r>
        <w:t xml:space="preserve"> </w:t>
      </w:r>
      <w:r w:rsidRPr="000A48CD">
        <w:t xml:space="preserve"> </w:t>
      </w:r>
      <w:r w:rsidR="00674855">
        <w:fldChar w:fldCharType="begin"/>
      </w:r>
      <w:r w:rsidR="00674855">
        <w:instrText xml:space="preserve"> REF _Ref61591734 \h </w:instrText>
      </w:r>
      <w:r w:rsidR="00674855">
        <w:fldChar w:fldCharType="separate"/>
      </w:r>
      <w:r w:rsidR="009258DA">
        <w:t xml:space="preserve">Figure </w:t>
      </w:r>
      <w:r w:rsidR="009258DA">
        <w:rPr>
          <w:noProof/>
        </w:rPr>
        <w:t>2</w:t>
      </w:r>
      <w:r w:rsidR="00674855">
        <w:fldChar w:fldCharType="end"/>
      </w:r>
      <w:r w:rsidR="00674855">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xml:space="preserve">, </w:t>
      </w:r>
      <w:r w:rsidR="00833571">
        <w:t>USGS,</w:t>
      </w:r>
      <w:r w:rsidRPr="000A48CD">
        <w:t xml:space="preserve"> </w:t>
      </w:r>
      <w:r w:rsidR="001634C5">
        <w:t xml:space="preserve">Texas Natural Resources Information System (TNRIS) </w:t>
      </w:r>
      <w:r w:rsidRPr="000A48CD">
        <w:t>and other State and Federal agencies were queried to build the inventory with the most current and available data sources.</w:t>
      </w:r>
    </w:p>
    <w:p w14:paraId="3FF2ECFE" w14:textId="22A01A49" w:rsidR="00A02D2F" w:rsidRDefault="000C7459" w:rsidP="00A02D2F">
      <w:pPr>
        <w:pStyle w:val="BodyText"/>
        <w:keepNext/>
        <w:jc w:val="center"/>
      </w:pPr>
      <w:r>
        <w:rPr>
          <w:noProof/>
        </w:rPr>
        <w:lastRenderedPageBreak/>
        <w:drawing>
          <wp:inline distT="0" distB="0" distL="0" distR="0" wp14:anchorId="57A844A8" wp14:editId="5AE68306">
            <wp:extent cx="5062119" cy="5062119"/>
            <wp:effectExtent l="0" t="0" r="5715" b="571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62118" cy="5062118"/>
                    </a:xfrm>
                    <a:prstGeom prst="rect">
                      <a:avLst/>
                    </a:prstGeom>
                    <a:noFill/>
                  </pic:spPr>
                </pic:pic>
              </a:graphicData>
            </a:graphic>
          </wp:inline>
        </w:drawing>
      </w:r>
    </w:p>
    <w:p w14:paraId="657AB34C" w14:textId="182B125E" w:rsidR="00A02D2F" w:rsidRPr="000A48CD" w:rsidRDefault="00A02D2F" w:rsidP="00A02D2F">
      <w:pPr>
        <w:pStyle w:val="Caption"/>
        <w:jc w:val="center"/>
      </w:pPr>
      <w:bookmarkStart w:id="26" w:name="_Ref61591734"/>
      <w:bookmarkStart w:id="27" w:name="_Toc106979738"/>
      <w:r>
        <w:t xml:space="preserve">Figure </w:t>
      </w:r>
      <w:r>
        <w:fldChar w:fldCharType="begin"/>
      </w:r>
      <w:r>
        <w:instrText xml:space="preserve"> SEQ Figure \* ARABIC </w:instrText>
      </w:r>
      <w:r>
        <w:fldChar w:fldCharType="separate"/>
      </w:r>
      <w:r w:rsidR="009258DA">
        <w:rPr>
          <w:noProof/>
        </w:rPr>
        <w:t>2</w:t>
      </w:r>
      <w:r>
        <w:fldChar w:fldCharType="end"/>
      </w:r>
      <w:bookmarkEnd w:id="26"/>
      <w:r>
        <w:t xml:space="preserve">: </w:t>
      </w:r>
      <w:r w:rsidR="00F372C1">
        <w:t xml:space="preserve">East Matagorda Bay </w:t>
      </w:r>
      <w:r>
        <w:t>BLE Source Terrain Data</w:t>
      </w:r>
      <w:bookmarkEnd w:id="27"/>
    </w:p>
    <w:p w14:paraId="2F3D6172" w14:textId="77777777" w:rsidR="00A02D2F" w:rsidRPr="00A02D2F" w:rsidRDefault="00A02D2F" w:rsidP="00A02D2F">
      <w:pPr>
        <w:pStyle w:val="BodyText"/>
      </w:pPr>
    </w:p>
    <w:p w14:paraId="60D02F66" w14:textId="77777777" w:rsidR="00E413BF" w:rsidRDefault="00E413BF" w:rsidP="00E413BF">
      <w:pPr>
        <w:pStyle w:val="Heading3"/>
      </w:pPr>
      <w:bookmarkStart w:id="28" w:name="_Ref61591656"/>
      <w:bookmarkStart w:id="29" w:name="_Toc106979703"/>
      <w:r>
        <w:t>Evaluation</w:t>
      </w:r>
      <w:bookmarkEnd w:id="28"/>
      <w:bookmarkEnd w:id="29"/>
    </w:p>
    <w:p w14:paraId="2DB745DB" w14:textId="77777777" w:rsidR="005269D3" w:rsidRPr="004D0A69" w:rsidRDefault="005269D3" w:rsidP="005269D3">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6AFFA851" w14:textId="4FC8DAA7" w:rsidR="005269D3" w:rsidRPr="004D0A69" w:rsidRDefault="005269D3" w:rsidP="006C0F38">
      <w:pPr>
        <w:pStyle w:val="BodyText"/>
        <w:numPr>
          <w:ilvl w:val="0"/>
          <w:numId w:val="24"/>
        </w:numPr>
      </w:pPr>
      <w:r w:rsidRPr="004D0A69">
        <w:t>Data meet FEMA vertical accuracy standards (</w:t>
      </w:r>
      <w:r w:rsidR="006604C7">
        <w:fldChar w:fldCharType="begin"/>
      </w:r>
      <w:r w:rsidR="006604C7">
        <w:instrText xml:space="preserve"> REF _Ref81923729 \h </w:instrText>
      </w:r>
      <w:r w:rsidR="006604C7">
        <w:fldChar w:fldCharType="separate"/>
      </w:r>
      <w:r w:rsidR="009258DA">
        <w:t xml:space="preserve">Table </w:t>
      </w:r>
      <w:r w:rsidR="009258DA">
        <w:rPr>
          <w:noProof/>
        </w:rPr>
        <w:t>1</w:t>
      </w:r>
      <w:r w:rsidR="006604C7">
        <w:fldChar w:fldCharType="end"/>
      </w:r>
      <w:r w:rsidR="004D0F29">
        <w:t>)</w:t>
      </w:r>
    </w:p>
    <w:p w14:paraId="6CE90962" w14:textId="77777777" w:rsidR="005269D3" w:rsidRPr="004D0A69" w:rsidRDefault="005269D3" w:rsidP="006C0F38">
      <w:pPr>
        <w:pStyle w:val="BodyText"/>
        <w:numPr>
          <w:ilvl w:val="0"/>
          <w:numId w:val="24"/>
        </w:numPr>
      </w:pPr>
      <w:r w:rsidRPr="004D0A69">
        <w:t>Date of origination</w:t>
      </w:r>
    </w:p>
    <w:p w14:paraId="4319EC69" w14:textId="77777777" w:rsidR="005269D3" w:rsidRPr="004D0A69" w:rsidRDefault="005269D3" w:rsidP="006C0F38">
      <w:pPr>
        <w:pStyle w:val="BodyText"/>
        <w:numPr>
          <w:ilvl w:val="0"/>
          <w:numId w:val="24"/>
        </w:numPr>
      </w:pPr>
      <w:r w:rsidRPr="004D0A69">
        <w:t>Data density and coverage</w:t>
      </w:r>
    </w:p>
    <w:p w14:paraId="548F6311" w14:textId="42D08A22" w:rsidR="005269D3" w:rsidRDefault="006604C7" w:rsidP="005269D3">
      <w:pPr>
        <w:pStyle w:val="BodyText"/>
      </w:pPr>
      <w:r>
        <w:fldChar w:fldCharType="begin"/>
      </w:r>
      <w:r>
        <w:instrText xml:space="preserve"> REF _Ref81923729 \h </w:instrText>
      </w:r>
      <w:r>
        <w:fldChar w:fldCharType="separate"/>
      </w:r>
      <w:r w:rsidR="009258DA">
        <w:t xml:space="preserve">Table </w:t>
      </w:r>
      <w:r w:rsidR="009258DA">
        <w:rPr>
          <w:noProof/>
        </w:rPr>
        <w:t>1</w:t>
      </w:r>
      <w:r>
        <w:fldChar w:fldCharType="end"/>
      </w:r>
      <w:r>
        <w:t xml:space="preserve"> </w:t>
      </w:r>
      <w:r w:rsidR="005269D3" w:rsidRPr="004D0A69">
        <w:t xml:space="preserve">depicts the Risk </w:t>
      </w:r>
      <w:r w:rsidR="005269D3">
        <w:t>MAP</w:t>
      </w:r>
      <w:r w:rsidR="005269D3" w:rsidRPr="004D0A69">
        <w:t xml:space="preserve"> SID </w:t>
      </w:r>
      <w:r w:rsidR="005269D3">
        <w:t>#</w:t>
      </w:r>
      <w:r w:rsidR="005269D3" w:rsidRPr="004D0A69">
        <w:t>43 vertical accuracy requirements based on flood risk and terrain slope within the floodplain being mapped.</w:t>
      </w:r>
    </w:p>
    <w:p w14:paraId="6545878E" w14:textId="77777777" w:rsidR="00C534C0" w:rsidRDefault="00C534C0" w:rsidP="005269D3">
      <w:pPr>
        <w:pStyle w:val="BodyText"/>
      </w:pPr>
    </w:p>
    <w:p w14:paraId="1BD864BC" w14:textId="77777777" w:rsidR="005269D3" w:rsidRDefault="005269D3" w:rsidP="005269D3">
      <w:pPr>
        <w:pStyle w:val="Caption"/>
        <w:jc w:val="center"/>
      </w:pPr>
      <w:bookmarkStart w:id="30" w:name="_Ref81923729"/>
      <w:bookmarkStart w:id="31" w:name="_Toc106979753"/>
      <w:r>
        <w:lastRenderedPageBreak/>
        <w:t xml:space="preserve">Table </w:t>
      </w:r>
      <w:r>
        <w:fldChar w:fldCharType="begin"/>
      </w:r>
      <w:r>
        <w:instrText xml:space="preserve"> SEQ Table \* ARABIC </w:instrText>
      </w:r>
      <w:r>
        <w:fldChar w:fldCharType="separate"/>
      </w:r>
      <w:r w:rsidR="009258DA">
        <w:rPr>
          <w:noProof/>
        </w:rPr>
        <w:t>1</w:t>
      </w:r>
      <w:r>
        <w:fldChar w:fldCharType="end"/>
      </w:r>
      <w:bookmarkEnd w:id="30"/>
      <w:r>
        <w:t>: FEMA Vertical Accuracy Requirements for Leveraged Data</w:t>
      </w:r>
      <w:bookmarkEnd w:id="31"/>
    </w:p>
    <w:tbl>
      <w:tblPr>
        <w:tblStyle w:val="CompassTable"/>
        <w:tblW w:w="9323" w:type="dxa"/>
        <w:tblLook w:val="04A0" w:firstRow="1" w:lastRow="0" w:firstColumn="1" w:lastColumn="0" w:noHBand="0" w:noVBand="1"/>
      </w:tblPr>
      <w:tblGrid>
        <w:gridCol w:w="2445"/>
        <w:gridCol w:w="1710"/>
        <w:gridCol w:w="1440"/>
        <w:gridCol w:w="1710"/>
        <w:gridCol w:w="2018"/>
      </w:tblGrid>
      <w:tr w:rsidR="005269D3" w:rsidRPr="00712569" w14:paraId="37F4AD8C" w14:textId="77777777" w:rsidTr="00BC6495">
        <w:trPr>
          <w:cnfStyle w:val="100000000000" w:firstRow="1" w:lastRow="0" w:firstColumn="0" w:lastColumn="0" w:oddVBand="0" w:evenVBand="0" w:oddHBand="0" w:evenHBand="0" w:firstRowFirstColumn="0" w:firstRowLastColumn="0" w:lastRowFirstColumn="0" w:lastRowLastColumn="0"/>
        </w:trPr>
        <w:tc>
          <w:tcPr>
            <w:tcW w:w="2445" w:type="dxa"/>
            <w:shd w:val="clear" w:color="auto" w:fill="00B5E2" w:themeFill="accent1"/>
          </w:tcPr>
          <w:p w14:paraId="579D46CE" w14:textId="77777777" w:rsidR="005269D3" w:rsidRPr="00712569" w:rsidRDefault="005269D3" w:rsidP="005D7A22">
            <w:pPr>
              <w:pStyle w:val="3TableHeading"/>
              <w:keepNext/>
              <w:keepLines/>
              <w:rPr>
                <w:b/>
                <w:szCs w:val="20"/>
              </w:rPr>
            </w:pPr>
            <w:r w:rsidRPr="00712569">
              <w:rPr>
                <w:b/>
                <w:szCs w:val="20"/>
              </w:rPr>
              <w:t>Level of Flood Risk</w:t>
            </w:r>
          </w:p>
        </w:tc>
        <w:tc>
          <w:tcPr>
            <w:tcW w:w="1710" w:type="dxa"/>
            <w:shd w:val="clear" w:color="auto" w:fill="00B5E2" w:themeFill="accent1"/>
          </w:tcPr>
          <w:p w14:paraId="47B223C1" w14:textId="77777777" w:rsidR="005269D3" w:rsidRPr="00712569" w:rsidRDefault="005269D3" w:rsidP="005D7A22">
            <w:pPr>
              <w:pStyle w:val="3TableHeading"/>
              <w:keepNext/>
              <w:keepLines/>
              <w:rPr>
                <w:b/>
                <w:szCs w:val="20"/>
              </w:rPr>
            </w:pPr>
            <w:r w:rsidRPr="00712569">
              <w:rPr>
                <w:b/>
                <w:szCs w:val="20"/>
              </w:rPr>
              <w:t>Typical Slopes</w:t>
            </w:r>
          </w:p>
        </w:tc>
        <w:tc>
          <w:tcPr>
            <w:tcW w:w="1440" w:type="dxa"/>
            <w:shd w:val="clear" w:color="auto" w:fill="00B5E2" w:themeFill="accent1"/>
          </w:tcPr>
          <w:p w14:paraId="18127191" w14:textId="77777777" w:rsidR="005269D3" w:rsidRPr="00712569" w:rsidRDefault="005269D3" w:rsidP="005D7A22">
            <w:pPr>
              <w:pStyle w:val="3TableHeading"/>
              <w:keepNext/>
              <w:keepLines/>
              <w:rPr>
                <w:b/>
                <w:szCs w:val="20"/>
              </w:rPr>
            </w:pPr>
            <w:r w:rsidRPr="00712569">
              <w:rPr>
                <w:b/>
                <w:szCs w:val="20"/>
              </w:rPr>
              <w:t>Specification Level</w:t>
            </w:r>
          </w:p>
        </w:tc>
        <w:tc>
          <w:tcPr>
            <w:tcW w:w="1710" w:type="dxa"/>
            <w:shd w:val="clear" w:color="auto" w:fill="00B5E2" w:themeFill="accent1"/>
          </w:tcPr>
          <w:p w14:paraId="169B81F9" w14:textId="77777777" w:rsidR="005269D3" w:rsidRPr="00712569" w:rsidRDefault="005269D3" w:rsidP="005D7A22">
            <w:pPr>
              <w:pStyle w:val="3TableHeading"/>
              <w:keepNext/>
              <w:keepLines/>
              <w:rPr>
                <w:b/>
                <w:szCs w:val="20"/>
              </w:rPr>
            </w:pPr>
            <w:r w:rsidRPr="00712569">
              <w:rPr>
                <w:b/>
                <w:szCs w:val="20"/>
              </w:rPr>
              <w:t>Vertical Accuracy*</w:t>
            </w:r>
          </w:p>
        </w:tc>
        <w:tc>
          <w:tcPr>
            <w:tcW w:w="2018" w:type="dxa"/>
            <w:shd w:val="clear" w:color="auto" w:fill="00B5E2" w:themeFill="accent1"/>
          </w:tcPr>
          <w:p w14:paraId="66D5ED12" w14:textId="77777777" w:rsidR="005269D3" w:rsidRPr="00712569" w:rsidRDefault="005269D3" w:rsidP="005D7A22">
            <w:pPr>
              <w:pStyle w:val="3TableHeading"/>
              <w:keepNext/>
              <w:keepLines/>
              <w:rPr>
                <w:b/>
                <w:szCs w:val="20"/>
              </w:rPr>
            </w:pPr>
            <w:r w:rsidRPr="00712569">
              <w:rPr>
                <w:b/>
                <w:szCs w:val="20"/>
              </w:rPr>
              <w:t>LiDAR Nominal Pulse Spacing (NPS)</w:t>
            </w:r>
          </w:p>
        </w:tc>
      </w:tr>
      <w:tr w:rsidR="005269D3" w:rsidRPr="00712569" w14:paraId="0850CF8F"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40B29DD0" w14:textId="77777777" w:rsidR="005269D3" w:rsidRPr="00712569" w:rsidRDefault="005269D3" w:rsidP="005D7A22">
            <w:pPr>
              <w:pStyle w:val="3TableText"/>
            </w:pPr>
            <w:r w:rsidRPr="00712569">
              <w:t>High (Deciles 1,2,3)</w:t>
            </w:r>
          </w:p>
        </w:tc>
        <w:tc>
          <w:tcPr>
            <w:tcW w:w="1710" w:type="dxa"/>
          </w:tcPr>
          <w:p w14:paraId="1F5D191E" w14:textId="77777777" w:rsidR="005269D3" w:rsidRPr="00712569" w:rsidRDefault="005269D3" w:rsidP="005D7A22">
            <w:pPr>
              <w:pStyle w:val="3TableText"/>
            </w:pPr>
            <w:r w:rsidRPr="00712569">
              <w:t>Flattest</w:t>
            </w:r>
          </w:p>
        </w:tc>
        <w:tc>
          <w:tcPr>
            <w:tcW w:w="1440" w:type="dxa"/>
            <w:vAlign w:val="top"/>
          </w:tcPr>
          <w:p w14:paraId="51996498" w14:textId="77777777" w:rsidR="005269D3" w:rsidRPr="00712569" w:rsidRDefault="005269D3" w:rsidP="005D7A22">
            <w:pPr>
              <w:pStyle w:val="3TableText"/>
              <w:jc w:val="center"/>
            </w:pPr>
            <w:r w:rsidRPr="00712569">
              <w:t>Highest</w:t>
            </w:r>
          </w:p>
        </w:tc>
        <w:tc>
          <w:tcPr>
            <w:tcW w:w="1710" w:type="dxa"/>
          </w:tcPr>
          <w:p w14:paraId="04B50D1D" w14:textId="77777777" w:rsidR="005269D3" w:rsidRPr="00712569" w:rsidRDefault="005269D3" w:rsidP="005D7A22">
            <w:pPr>
              <w:pStyle w:val="3TableText"/>
              <w:jc w:val="center"/>
            </w:pPr>
            <w:r w:rsidRPr="00712569">
              <w:t>24.5 cm / 36.3 cm</w:t>
            </w:r>
          </w:p>
        </w:tc>
        <w:tc>
          <w:tcPr>
            <w:tcW w:w="2018" w:type="dxa"/>
          </w:tcPr>
          <w:p w14:paraId="30C4C89C" w14:textId="77777777" w:rsidR="005269D3" w:rsidRPr="00712569" w:rsidRDefault="005269D3" w:rsidP="005D7A22">
            <w:pPr>
              <w:pStyle w:val="3TableText"/>
              <w:jc w:val="center"/>
            </w:pPr>
            <w:r w:rsidRPr="00712569">
              <w:t>≤ 2 meters</w:t>
            </w:r>
          </w:p>
        </w:tc>
      </w:tr>
      <w:tr w:rsidR="005269D3" w:rsidRPr="00712569" w14:paraId="2250AFF7"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1F374DFC" w14:textId="77777777" w:rsidR="005269D3" w:rsidRPr="00712569" w:rsidRDefault="005269D3" w:rsidP="005D7A22">
            <w:pPr>
              <w:pStyle w:val="3TableText"/>
            </w:pPr>
            <w:r w:rsidRPr="00712569">
              <w:t>High (Deciles 1,2,3)</w:t>
            </w:r>
          </w:p>
        </w:tc>
        <w:tc>
          <w:tcPr>
            <w:tcW w:w="1710" w:type="dxa"/>
          </w:tcPr>
          <w:p w14:paraId="27B77665" w14:textId="77777777" w:rsidR="005269D3" w:rsidRPr="00712569" w:rsidRDefault="005269D3" w:rsidP="005D7A22">
            <w:pPr>
              <w:pStyle w:val="3TableText"/>
            </w:pPr>
            <w:r w:rsidRPr="00712569">
              <w:t>Rolling or Hilly</w:t>
            </w:r>
          </w:p>
        </w:tc>
        <w:tc>
          <w:tcPr>
            <w:tcW w:w="1440" w:type="dxa"/>
            <w:vAlign w:val="top"/>
          </w:tcPr>
          <w:p w14:paraId="4445BCDC" w14:textId="77777777" w:rsidR="005269D3" w:rsidRPr="00712569" w:rsidRDefault="005269D3" w:rsidP="005D7A22">
            <w:pPr>
              <w:pStyle w:val="3TableText"/>
              <w:jc w:val="center"/>
            </w:pPr>
            <w:r w:rsidRPr="00712569">
              <w:t>High</w:t>
            </w:r>
          </w:p>
        </w:tc>
        <w:tc>
          <w:tcPr>
            <w:tcW w:w="1710" w:type="dxa"/>
          </w:tcPr>
          <w:p w14:paraId="426B184B" w14:textId="77777777" w:rsidR="005269D3" w:rsidRPr="00712569" w:rsidRDefault="005269D3" w:rsidP="005D7A22">
            <w:pPr>
              <w:pStyle w:val="3TableText"/>
              <w:jc w:val="center"/>
            </w:pPr>
            <w:r w:rsidRPr="00712569">
              <w:t>49.0 cm / 72.6 cm</w:t>
            </w:r>
          </w:p>
        </w:tc>
        <w:tc>
          <w:tcPr>
            <w:tcW w:w="2018" w:type="dxa"/>
          </w:tcPr>
          <w:p w14:paraId="218FBCF4" w14:textId="77777777" w:rsidR="005269D3" w:rsidRPr="00712569" w:rsidRDefault="005269D3" w:rsidP="005D7A22">
            <w:pPr>
              <w:pStyle w:val="3TableText"/>
              <w:jc w:val="center"/>
            </w:pPr>
            <w:r w:rsidRPr="00712569">
              <w:t>≤ 2 meters</w:t>
            </w:r>
          </w:p>
        </w:tc>
      </w:tr>
      <w:tr w:rsidR="005269D3" w:rsidRPr="00712569" w14:paraId="0618E6B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C7B499C" w14:textId="77777777" w:rsidR="005269D3" w:rsidRPr="00712569" w:rsidRDefault="005269D3" w:rsidP="005D7A22">
            <w:pPr>
              <w:pStyle w:val="3TableText"/>
              <w:rPr>
                <w:szCs w:val="20"/>
                <w:vertAlign w:val="superscript"/>
              </w:rPr>
            </w:pPr>
            <w:r w:rsidRPr="00712569">
              <w:t>High (Deciles 2,3,4,5)</w:t>
            </w:r>
          </w:p>
        </w:tc>
        <w:tc>
          <w:tcPr>
            <w:tcW w:w="1710" w:type="dxa"/>
          </w:tcPr>
          <w:p w14:paraId="70C3A5F5" w14:textId="77777777" w:rsidR="005269D3" w:rsidRPr="00712569" w:rsidRDefault="005269D3" w:rsidP="005D7A22">
            <w:pPr>
              <w:pStyle w:val="3TableText"/>
              <w:rPr>
                <w:szCs w:val="20"/>
              </w:rPr>
            </w:pPr>
            <w:r w:rsidRPr="00712569">
              <w:t>Hilly</w:t>
            </w:r>
          </w:p>
        </w:tc>
        <w:tc>
          <w:tcPr>
            <w:tcW w:w="1440" w:type="dxa"/>
            <w:vAlign w:val="top"/>
          </w:tcPr>
          <w:p w14:paraId="1CC2A25D" w14:textId="77777777" w:rsidR="005269D3" w:rsidRPr="00712569" w:rsidRDefault="005269D3" w:rsidP="005D7A22">
            <w:pPr>
              <w:pStyle w:val="3TableText"/>
              <w:jc w:val="center"/>
              <w:rPr>
                <w:szCs w:val="20"/>
              </w:rPr>
            </w:pPr>
            <w:r w:rsidRPr="00712569">
              <w:t>Medium</w:t>
            </w:r>
          </w:p>
        </w:tc>
        <w:tc>
          <w:tcPr>
            <w:tcW w:w="1710" w:type="dxa"/>
          </w:tcPr>
          <w:p w14:paraId="71DB9516" w14:textId="77777777" w:rsidR="005269D3" w:rsidRPr="00712569" w:rsidRDefault="005269D3" w:rsidP="005D7A22">
            <w:pPr>
              <w:pStyle w:val="3TableText"/>
              <w:jc w:val="center"/>
              <w:rPr>
                <w:szCs w:val="20"/>
              </w:rPr>
            </w:pPr>
            <w:r w:rsidRPr="00712569">
              <w:t>98.0 cm / 145 cm</w:t>
            </w:r>
          </w:p>
        </w:tc>
        <w:tc>
          <w:tcPr>
            <w:tcW w:w="2018" w:type="dxa"/>
          </w:tcPr>
          <w:p w14:paraId="0FF35BE4" w14:textId="77777777" w:rsidR="005269D3" w:rsidRPr="00712569" w:rsidRDefault="005269D3" w:rsidP="005D7A22">
            <w:pPr>
              <w:pStyle w:val="3TableText"/>
              <w:jc w:val="center"/>
            </w:pPr>
            <w:r w:rsidRPr="00712569">
              <w:t>≤ 3.5 meters</w:t>
            </w:r>
          </w:p>
        </w:tc>
      </w:tr>
      <w:tr w:rsidR="005269D3" w:rsidRPr="00712569" w14:paraId="2775876C"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457A664" w14:textId="77777777" w:rsidR="005269D3" w:rsidRPr="00712569" w:rsidRDefault="005269D3" w:rsidP="005D7A22">
            <w:pPr>
              <w:pStyle w:val="3TableText"/>
              <w:rPr>
                <w:szCs w:val="20"/>
                <w:vertAlign w:val="superscript"/>
              </w:rPr>
            </w:pPr>
            <w:r w:rsidRPr="00712569">
              <w:t>Medium (Deciles 3,4,5,6,7)</w:t>
            </w:r>
          </w:p>
        </w:tc>
        <w:tc>
          <w:tcPr>
            <w:tcW w:w="1710" w:type="dxa"/>
          </w:tcPr>
          <w:p w14:paraId="31970EBD" w14:textId="77777777" w:rsidR="005269D3" w:rsidRPr="00712569" w:rsidRDefault="005269D3" w:rsidP="005D7A22">
            <w:pPr>
              <w:pStyle w:val="3TableText"/>
              <w:rPr>
                <w:szCs w:val="20"/>
              </w:rPr>
            </w:pPr>
            <w:r w:rsidRPr="00712569">
              <w:t>Flattest</w:t>
            </w:r>
          </w:p>
        </w:tc>
        <w:tc>
          <w:tcPr>
            <w:tcW w:w="1440" w:type="dxa"/>
            <w:vAlign w:val="top"/>
          </w:tcPr>
          <w:p w14:paraId="0B1D3C49" w14:textId="77777777" w:rsidR="005269D3" w:rsidRPr="00712569" w:rsidRDefault="005269D3" w:rsidP="005D7A22">
            <w:pPr>
              <w:pStyle w:val="3TableText"/>
              <w:jc w:val="center"/>
              <w:rPr>
                <w:szCs w:val="20"/>
              </w:rPr>
            </w:pPr>
            <w:r w:rsidRPr="00712569">
              <w:t>High</w:t>
            </w:r>
          </w:p>
        </w:tc>
        <w:tc>
          <w:tcPr>
            <w:tcW w:w="1710" w:type="dxa"/>
          </w:tcPr>
          <w:p w14:paraId="7B9E64E7" w14:textId="77777777" w:rsidR="005269D3" w:rsidRPr="00712569" w:rsidRDefault="005269D3" w:rsidP="005D7A22">
            <w:pPr>
              <w:pStyle w:val="3TableText"/>
              <w:jc w:val="center"/>
              <w:rPr>
                <w:szCs w:val="20"/>
              </w:rPr>
            </w:pPr>
            <w:r w:rsidRPr="00712569">
              <w:t>49.0 cm / 72.6 cm</w:t>
            </w:r>
          </w:p>
        </w:tc>
        <w:tc>
          <w:tcPr>
            <w:tcW w:w="2018" w:type="dxa"/>
          </w:tcPr>
          <w:p w14:paraId="0691EE74" w14:textId="77777777" w:rsidR="005269D3" w:rsidRPr="00712569" w:rsidRDefault="005269D3" w:rsidP="005D7A22">
            <w:pPr>
              <w:pStyle w:val="3TableText"/>
              <w:jc w:val="center"/>
            </w:pPr>
            <w:r w:rsidRPr="00712569">
              <w:t>≤ 2 meters</w:t>
            </w:r>
          </w:p>
        </w:tc>
      </w:tr>
      <w:tr w:rsidR="005269D3" w:rsidRPr="00712569" w14:paraId="0C4A020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62D90550" w14:textId="77777777" w:rsidR="005269D3" w:rsidRPr="00712569" w:rsidRDefault="005269D3" w:rsidP="005D7A22">
            <w:pPr>
              <w:pStyle w:val="3TableText"/>
              <w:rPr>
                <w:szCs w:val="20"/>
                <w:vertAlign w:val="superscript"/>
              </w:rPr>
            </w:pPr>
            <w:r w:rsidRPr="00712569">
              <w:t>Medium (Deciles 3,4,5,6,7)</w:t>
            </w:r>
          </w:p>
        </w:tc>
        <w:tc>
          <w:tcPr>
            <w:tcW w:w="1710" w:type="dxa"/>
          </w:tcPr>
          <w:p w14:paraId="3AADA80D" w14:textId="77777777" w:rsidR="005269D3" w:rsidRPr="00712569" w:rsidRDefault="005269D3" w:rsidP="005D7A22">
            <w:pPr>
              <w:pStyle w:val="3TableText"/>
              <w:rPr>
                <w:szCs w:val="20"/>
              </w:rPr>
            </w:pPr>
            <w:r w:rsidRPr="00712569">
              <w:t>Rolling</w:t>
            </w:r>
          </w:p>
        </w:tc>
        <w:tc>
          <w:tcPr>
            <w:tcW w:w="1440" w:type="dxa"/>
            <w:vAlign w:val="top"/>
          </w:tcPr>
          <w:p w14:paraId="3314DA55" w14:textId="77777777" w:rsidR="005269D3" w:rsidRPr="00712569" w:rsidRDefault="005269D3" w:rsidP="005D7A22">
            <w:pPr>
              <w:pStyle w:val="3TableText"/>
              <w:jc w:val="center"/>
              <w:rPr>
                <w:szCs w:val="20"/>
              </w:rPr>
            </w:pPr>
            <w:r w:rsidRPr="00712569">
              <w:t>Medium</w:t>
            </w:r>
          </w:p>
        </w:tc>
        <w:tc>
          <w:tcPr>
            <w:tcW w:w="1710" w:type="dxa"/>
          </w:tcPr>
          <w:p w14:paraId="4208C007" w14:textId="77777777" w:rsidR="005269D3" w:rsidRPr="00712569" w:rsidRDefault="005269D3" w:rsidP="005D7A22">
            <w:pPr>
              <w:pStyle w:val="3TableText"/>
              <w:jc w:val="center"/>
              <w:rPr>
                <w:szCs w:val="20"/>
              </w:rPr>
            </w:pPr>
            <w:r w:rsidRPr="00712569">
              <w:t>98.0 cm / 145 cm</w:t>
            </w:r>
          </w:p>
        </w:tc>
        <w:tc>
          <w:tcPr>
            <w:tcW w:w="2018" w:type="dxa"/>
          </w:tcPr>
          <w:p w14:paraId="64BB9B84" w14:textId="77777777" w:rsidR="005269D3" w:rsidRPr="00712569" w:rsidRDefault="005269D3" w:rsidP="005D7A22">
            <w:pPr>
              <w:pStyle w:val="3TableText"/>
              <w:jc w:val="center"/>
            </w:pPr>
            <w:r w:rsidRPr="00712569">
              <w:t>≤ 3.5 meters</w:t>
            </w:r>
          </w:p>
        </w:tc>
      </w:tr>
      <w:tr w:rsidR="005269D3" w:rsidRPr="00712569" w14:paraId="64CC1F98"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E3C8FAD" w14:textId="77777777" w:rsidR="005269D3" w:rsidRPr="00712569" w:rsidRDefault="005269D3" w:rsidP="005D7A22">
            <w:pPr>
              <w:pStyle w:val="3TableText"/>
              <w:rPr>
                <w:szCs w:val="20"/>
                <w:vertAlign w:val="superscript"/>
              </w:rPr>
            </w:pPr>
            <w:r w:rsidRPr="00712569">
              <w:t>Medium (Deciles 3,4,5,6,7)</w:t>
            </w:r>
          </w:p>
        </w:tc>
        <w:tc>
          <w:tcPr>
            <w:tcW w:w="1710" w:type="dxa"/>
          </w:tcPr>
          <w:p w14:paraId="44609E1D" w14:textId="77777777" w:rsidR="005269D3" w:rsidRPr="00712569" w:rsidRDefault="005269D3" w:rsidP="005D7A22">
            <w:pPr>
              <w:pStyle w:val="3TableText"/>
              <w:rPr>
                <w:szCs w:val="20"/>
              </w:rPr>
            </w:pPr>
            <w:r w:rsidRPr="00712569">
              <w:t>Hilly</w:t>
            </w:r>
          </w:p>
        </w:tc>
        <w:tc>
          <w:tcPr>
            <w:tcW w:w="1440" w:type="dxa"/>
            <w:vAlign w:val="top"/>
          </w:tcPr>
          <w:p w14:paraId="499E9633" w14:textId="77777777" w:rsidR="005269D3" w:rsidRPr="00712569" w:rsidRDefault="005269D3" w:rsidP="005D7A22">
            <w:pPr>
              <w:pStyle w:val="3TableText"/>
              <w:jc w:val="center"/>
              <w:rPr>
                <w:szCs w:val="20"/>
              </w:rPr>
            </w:pPr>
            <w:r w:rsidRPr="00712569">
              <w:t>Low</w:t>
            </w:r>
          </w:p>
        </w:tc>
        <w:tc>
          <w:tcPr>
            <w:tcW w:w="1710" w:type="dxa"/>
          </w:tcPr>
          <w:p w14:paraId="63F5104C" w14:textId="77777777" w:rsidR="005269D3" w:rsidRPr="00712569" w:rsidRDefault="005269D3" w:rsidP="005D7A22">
            <w:pPr>
              <w:pStyle w:val="3TableText"/>
              <w:jc w:val="center"/>
              <w:rPr>
                <w:szCs w:val="20"/>
              </w:rPr>
            </w:pPr>
            <w:r w:rsidRPr="00712569">
              <w:t>147 cm / 218 cm</w:t>
            </w:r>
          </w:p>
        </w:tc>
        <w:tc>
          <w:tcPr>
            <w:tcW w:w="2018" w:type="dxa"/>
          </w:tcPr>
          <w:p w14:paraId="4B7F116B" w14:textId="77777777" w:rsidR="005269D3" w:rsidRPr="00712569" w:rsidRDefault="005269D3" w:rsidP="005D7A22">
            <w:pPr>
              <w:pStyle w:val="3TableText"/>
              <w:jc w:val="center"/>
            </w:pPr>
            <w:r w:rsidRPr="00712569">
              <w:t>≤ 5 meters</w:t>
            </w:r>
          </w:p>
        </w:tc>
      </w:tr>
      <w:tr w:rsidR="005269D3" w:rsidRPr="00712569" w14:paraId="6F4471A2"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5E4EF60" w14:textId="77777777" w:rsidR="005269D3" w:rsidRPr="00712569" w:rsidRDefault="005269D3" w:rsidP="005D7A22">
            <w:pPr>
              <w:pStyle w:val="3TableText"/>
              <w:rPr>
                <w:szCs w:val="20"/>
                <w:vertAlign w:val="superscript"/>
              </w:rPr>
            </w:pPr>
            <w:r w:rsidRPr="00712569">
              <w:t>Low (Deciles 7,8,9,10)</w:t>
            </w:r>
          </w:p>
        </w:tc>
        <w:tc>
          <w:tcPr>
            <w:tcW w:w="1710" w:type="dxa"/>
          </w:tcPr>
          <w:p w14:paraId="3ABFF198" w14:textId="77777777" w:rsidR="005269D3" w:rsidRPr="00712569" w:rsidRDefault="005269D3" w:rsidP="005D7A22">
            <w:pPr>
              <w:pStyle w:val="3TableText"/>
              <w:rPr>
                <w:szCs w:val="20"/>
              </w:rPr>
            </w:pPr>
            <w:r w:rsidRPr="00712569">
              <w:t>All</w:t>
            </w:r>
          </w:p>
        </w:tc>
        <w:tc>
          <w:tcPr>
            <w:tcW w:w="1440" w:type="dxa"/>
            <w:vAlign w:val="top"/>
          </w:tcPr>
          <w:p w14:paraId="70A42523" w14:textId="77777777" w:rsidR="005269D3" w:rsidRPr="00712569" w:rsidRDefault="005269D3" w:rsidP="005D7A22">
            <w:pPr>
              <w:pStyle w:val="3TableText"/>
              <w:jc w:val="center"/>
              <w:rPr>
                <w:szCs w:val="20"/>
              </w:rPr>
            </w:pPr>
            <w:r w:rsidRPr="00712569">
              <w:t>Low</w:t>
            </w:r>
          </w:p>
        </w:tc>
        <w:tc>
          <w:tcPr>
            <w:tcW w:w="1710" w:type="dxa"/>
          </w:tcPr>
          <w:p w14:paraId="6431B682" w14:textId="77777777" w:rsidR="005269D3" w:rsidRPr="00712569" w:rsidRDefault="005269D3" w:rsidP="005D7A22">
            <w:pPr>
              <w:pStyle w:val="3TableText"/>
              <w:jc w:val="center"/>
              <w:rPr>
                <w:szCs w:val="20"/>
              </w:rPr>
            </w:pPr>
            <w:r w:rsidRPr="00712569">
              <w:t>147 cm / 218 cm</w:t>
            </w:r>
          </w:p>
        </w:tc>
        <w:tc>
          <w:tcPr>
            <w:tcW w:w="2018" w:type="dxa"/>
          </w:tcPr>
          <w:p w14:paraId="623390BC" w14:textId="77777777" w:rsidR="005269D3" w:rsidRPr="00712569" w:rsidRDefault="005269D3" w:rsidP="005D7A22">
            <w:pPr>
              <w:pStyle w:val="3TableText"/>
              <w:jc w:val="center"/>
            </w:pPr>
            <w:r w:rsidRPr="00712569">
              <w:t>≤ 5 meters</w:t>
            </w:r>
          </w:p>
        </w:tc>
      </w:tr>
    </w:tbl>
    <w:p w14:paraId="2FC83EED" w14:textId="77777777" w:rsidR="001531A9" w:rsidRDefault="005269D3" w:rsidP="005269D3">
      <w:pPr>
        <w:pStyle w:val="BodyText"/>
      </w:pPr>
      <w:r>
        <w:t>*Vertical Accuracy at 95% Confidence Level (FVA or NVA)/(CVA or VVA)</w:t>
      </w:r>
    </w:p>
    <w:bookmarkStart w:id="32" w:name="_Toc432412967"/>
    <w:p w14:paraId="3022D34E" w14:textId="1B2805C3" w:rsidR="001531A9" w:rsidRDefault="00C534C0" w:rsidP="001531A9">
      <w:pPr>
        <w:pStyle w:val="BodyText"/>
      </w:pPr>
      <w:r>
        <w:fldChar w:fldCharType="begin"/>
      </w:r>
      <w:r>
        <w:instrText xml:space="preserve"> REF _Ref101284846 \h </w:instrText>
      </w:r>
      <w:r>
        <w:fldChar w:fldCharType="separate"/>
      </w:r>
      <w:r w:rsidR="009258DA">
        <w:t xml:space="preserve">Table </w:t>
      </w:r>
      <w:r w:rsidR="009258DA">
        <w:rPr>
          <w:noProof/>
        </w:rPr>
        <w:t>2</w:t>
      </w:r>
      <w:r>
        <w:fldChar w:fldCharType="end"/>
      </w:r>
      <w:r>
        <w:t xml:space="preserve"> </w:t>
      </w:r>
      <w:r w:rsidR="00BA24A7">
        <w:t xml:space="preserve">depicts the complete list of source elevation data and attributes leveraged for the </w:t>
      </w:r>
      <w:r w:rsidR="00ED59E4">
        <w:t>East Matagorda Bay</w:t>
      </w:r>
      <w:r w:rsidR="00BA24A7">
        <w:t xml:space="preserve"> </w:t>
      </w:r>
      <w:r w:rsidR="00162E9B">
        <w:t>w</w:t>
      </w:r>
      <w:r w:rsidR="00BA24A7">
        <w:t>atershed</w:t>
      </w:r>
      <w:r w:rsidR="001531A9" w:rsidRPr="001531A9">
        <w:t xml:space="preserve">. </w:t>
      </w:r>
      <w:r w:rsidR="00BA24A7">
        <w:t xml:space="preserve"> </w:t>
      </w:r>
      <w:r w:rsidR="006B4EA6" w:rsidRPr="004D0A69">
        <w:t xml:space="preserve">All datasets used for hydraulic analyses and mapping meet the highest specification level defined in </w:t>
      </w:r>
      <w:r w:rsidR="00782D9E">
        <w:fldChar w:fldCharType="begin"/>
      </w:r>
      <w:r w:rsidR="00782D9E">
        <w:instrText xml:space="preserve"> REF _Ref81923729 \h </w:instrText>
      </w:r>
      <w:r w:rsidR="00782D9E">
        <w:fldChar w:fldCharType="separate"/>
      </w:r>
      <w:r w:rsidR="009258DA">
        <w:t xml:space="preserve">Table </w:t>
      </w:r>
      <w:r w:rsidR="009258DA">
        <w:rPr>
          <w:noProof/>
        </w:rPr>
        <w:t>1</w:t>
      </w:r>
      <w:r w:rsidR="00782D9E">
        <w:fldChar w:fldCharType="end"/>
      </w:r>
      <w:r w:rsidR="006B4EA6" w:rsidRPr="004D0A69">
        <w:t>.</w:t>
      </w:r>
      <w:r w:rsidR="006B4EA6">
        <w:t xml:space="preserve"> </w:t>
      </w:r>
      <w:r w:rsidR="006B4EA6" w:rsidRPr="004D0A69">
        <w:t xml:space="preserve"> </w:t>
      </w:r>
      <w:r w:rsidR="001531A9" w:rsidRPr="001531A9">
        <w:t>The following datasets were evaluated and prioritized as best available:</w:t>
      </w:r>
    </w:p>
    <w:p w14:paraId="79C8928D" w14:textId="1CD56161" w:rsidR="00BA24A7" w:rsidRDefault="00BA24A7" w:rsidP="00BA24A7">
      <w:pPr>
        <w:pStyle w:val="Caption"/>
        <w:jc w:val="center"/>
      </w:pPr>
      <w:bookmarkStart w:id="33" w:name="_Ref101284846"/>
      <w:bookmarkStart w:id="34" w:name="_Toc106979754"/>
      <w:r>
        <w:t xml:space="preserve">Table </w:t>
      </w:r>
      <w:r>
        <w:fldChar w:fldCharType="begin"/>
      </w:r>
      <w:r>
        <w:instrText xml:space="preserve"> SEQ Table \* ARABIC </w:instrText>
      </w:r>
      <w:r>
        <w:fldChar w:fldCharType="separate"/>
      </w:r>
      <w:r w:rsidR="009258DA">
        <w:rPr>
          <w:noProof/>
        </w:rPr>
        <w:t>2</w:t>
      </w:r>
      <w:r>
        <w:fldChar w:fldCharType="end"/>
      </w:r>
      <w:bookmarkEnd w:id="33"/>
      <w:r>
        <w:t xml:space="preserve">: LiDAR Topographic Data Available for the </w:t>
      </w:r>
      <w:r w:rsidR="00570D02">
        <w:t xml:space="preserve">East Matagorda Bay </w:t>
      </w:r>
      <w:r>
        <w:t>Watershed</w:t>
      </w:r>
      <w:bookmarkEnd w:id="34"/>
    </w:p>
    <w:tbl>
      <w:tblPr>
        <w:tblStyle w:val="CompassTable"/>
        <w:tblW w:w="9323" w:type="dxa"/>
        <w:tblLook w:val="04A0" w:firstRow="1" w:lastRow="0" w:firstColumn="1" w:lastColumn="0" w:noHBand="0" w:noVBand="1"/>
      </w:tblPr>
      <w:tblGrid>
        <w:gridCol w:w="647"/>
        <w:gridCol w:w="4078"/>
        <w:gridCol w:w="1431"/>
        <w:gridCol w:w="1164"/>
        <w:gridCol w:w="2003"/>
      </w:tblGrid>
      <w:tr w:rsidR="00BA24A7" w:rsidRPr="00712569" w14:paraId="5D739806" w14:textId="77777777" w:rsidTr="000C7459">
        <w:trPr>
          <w:cnfStyle w:val="100000000000" w:firstRow="1" w:lastRow="0" w:firstColumn="0" w:lastColumn="0" w:oddVBand="0" w:evenVBand="0" w:oddHBand="0" w:evenHBand="0" w:firstRowFirstColumn="0" w:firstRowLastColumn="0" w:lastRowFirstColumn="0" w:lastRowLastColumn="0"/>
        </w:trPr>
        <w:tc>
          <w:tcPr>
            <w:tcW w:w="647" w:type="dxa"/>
            <w:shd w:val="clear" w:color="auto" w:fill="00B5E2" w:themeFill="accent1"/>
          </w:tcPr>
          <w:p w14:paraId="1EAB286E" w14:textId="77777777" w:rsidR="00BA24A7" w:rsidRPr="00712569" w:rsidRDefault="00BA24A7" w:rsidP="001F4E43">
            <w:pPr>
              <w:pStyle w:val="3TableHeading"/>
              <w:keepNext/>
              <w:keepLines/>
              <w:rPr>
                <w:b/>
                <w:szCs w:val="20"/>
              </w:rPr>
            </w:pPr>
            <w:r>
              <w:rPr>
                <w:b/>
                <w:szCs w:val="20"/>
              </w:rPr>
              <w:t>Year</w:t>
            </w:r>
          </w:p>
        </w:tc>
        <w:tc>
          <w:tcPr>
            <w:tcW w:w="4078" w:type="dxa"/>
            <w:shd w:val="clear" w:color="auto" w:fill="00B5E2" w:themeFill="accent1"/>
          </w:tcPr>
          <w:p w14:paraId="273ACB85" w14:textId="77777777" w:rsidR="00BA24A7" w:rsidRPr="00712569" w:rsidRDefault="00BA24A7" w:rsidP="001F4E43">
            <w:pPr>
              <w:pStyle w:val="3TableHeading"/>
              <w:keepNext/>
              <w:keepLines/>
              <w:rPr>
                <w:b/>
                <w:szCs w:val="20"/>
              </w:rPr>
            </w:pPr>
            <w:r>
              <w:rPr>
                <w:b/>
                <w:szCs w:val="20"/>
              </w:rPr>
              <w:t>Description</w:t>
            </w:r>
          </w:p>
        </w:tc>
        <w:tc>
          <w:tcPr>
            <w:tcW w:w="1431" w:type="dxa"/>
            <w:shd w:val="clear" w:color="auto" w:fill="00B5E2" w:themeFill="accent1"/>
          </w:tcPr>
          <w:p w14:paraId="159E72B4" w14:textId="77777777" w:rsidR="00BA24A7" w:rsidRPr="00712569" w:rsidRDefault="00BA24A7" w:rsidP="001F4E43">
            <w:pPr>
              <w:pStyle w:val="3TableHeading"/>
              <w:keepNext/>
              <w:keepLines/>
              <w:rPr>
                <w:b/>
                <w:szCs w:val="20"/>
              </w:rPr>
            </w:pPr>
            <w:r>
              <w:rPr>
                <w:b/>
                <w:szCs w:val="20"/>
              </w:rPr>
              <w:t>Source/Owner</w:t>
            </w:r>
          </w:p>
        </w:tc>
        <w:tc>
          <w:tcPr>
            <w:tcW w:w="1164" w:type="dxa"/>
            <w:shd w:val="clear" w:color="auto" w:fill="00B5E2" w:themeFill="accent1"/>
          </w:tcPr>
          <w:p w14:paraId="7AA31E81" w14:textId="77777777" w:rsidR="00BA24A7" w:rsidRPr="00712569" w:rsidRDefault="00BA24A7" w:rsidP="001F4E43">
            <w:pPr>
              <w:pStyle w:val="3TableHeading"/>
              <w:keepNext/>
              <w:keepLines/>
              <w:rPr>
                <w:b/>
                <w:szCs w:val="20"/>
              </w:rPr>
            </w:pPr>
            <w:r>
              <w:rPr>
                <w:b/>
                <w:szCs w:val="20"/>
              </w:rPr>
              <w:t>Accuracy</w:t>
            </w:r>
            <w:r w:rsidRPr="00D35186">
              <w:rPr>
                <w:szCs w:val="20"/>
                <w:vertAlign w:val="superscript"/>
              </w:rPr>
              <w:t>1</w:t>
            </w:r>
          </w:p>
        </w:tc>
        <w:tc>
          <w:tcPr>
            <w:tcW w:w="2003" w:type="dxa"/>
            <w:shd w:val="clear" w:color="auto" w:fill="00B5E2" w:themeFill="accent1"/>
          </w:tcPr>
          <w:p w14:paraId="5ED64721" w14:textId="5FB9C97B" w:rsidR="00BA24A7" w:rsidRPr="00712569" w:rsidRDefault="00BA24A7" w:rsidP="00833571">
            <w:pPr>
              <w:pStyle w:val="3TableHeading"/>
              <w:keepNext/>
              <w:keepLines/>
              <w:rPr>
                <w:b/>
                <w:szCs w:val="20"/>
              </w:rPr>
            </w:pPr>
            <w:r>
              <w:rPr>
                <w:b/>
                <w:szCs w:val="20"/>
              </w:rPr>
              <w:t>Approximate Footprint (</w:t>
            </w:r>
            <w:r w:rsidR="00833571">
              <w:rPr>
                <w:b/>
                <w:szCs w:val="20"/>
              </w:rPr>
              <w:t>Mi</w:t>
            </w:r>
            <w:r w:rsidR="00833571" w:rsidRPr="00833571">
              <w:rPr>
                <w:b/>
                <w:szCs w:val="20"/>
                <w:vertAlign w:val="superscript"/>
              </w:rPr>
              <w:t>2</w:t>
            </w:r>
            <w:r w:rsidR="00833571" w:rsidRPr="00833571">
              <w:rPr>
                <w:b/>
                <w:szCs w:val="20"/>
              </w:rPr>
              <w:t>)</w:t>
            </w:r>
            <w:r w:rsidRPr="00D35186">
              <w:rPr>
                <w:szCs w:val="20"/>
                <w:vertAlign w:val="superscript"/>
              </w:rPr>
              <w:t>2</w:t>
            </w:r>
          </w:p>
        </w:tc>
      </w:tr>
      <w:tr w:rsidR="00BA24A7" w:rsidRPr="00712569" w14:paraId="341BE55E" w14:textId="77777777" w:rsidTr="000C7459">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369C129F" w14:textId="07B34266" w:rsidR="00BA24A7" w:rsidRPr="00833571" w:rsidRDefault="000C7459" w:rsidP="001F4E43">
            <w:pPr>
              <w:pStyle w:val="3TableText"/>
              <w:rPr>
                <w:rFonts w:cs="Calibri"/>
                <w:szCs w:val="20"/>
              </w:rPr>
            </w:pPr>
            <w:r w:rsidRPr="00833571">
              <w:rPr>
                <w:rFonts w:cs="Calibri"/>
                <w:szCs w:val="20"/>
              </w:rPr>
              <w:t>2018</w:t>
            </w:r>
          </w:p>
        </w:tc>
        <w:tc>
          <w:tcPr>
            <w:tcW w:w="4078" w:type="dxa"/>
          </w:tcPr>
          <w:p w14:paraId="1C831B94" w14:textId="16A7CC58" w:rsidR="00BA24A7" w:rsidRPr="00833571" w:rsidRDefault="00E40C21" w:rsidP="00E40C21">
            <w:pPr>
              <w:pStyle w:val="3TableText"/>
              <w:rPr>
                <w:rFonts w:cs="Calibri"/>
                <w:szCs w:val="20"/>
              </w:rPr>
            </w:pPr>
            <w:r w:rsidRPr="00833571">
              <w:rPr>
                <w:rFonts w:cs="Calibri"/>
                <w:szCs w:val="20"/>
              </w:rPr>
              <w:t>2018 USGS LiDAR</w:t>
            </w:r>
            <w:r w:rsidR="000C7459" w:rsidRPr="00833571">
              <w:rPr>
                <w:rFonts w:cs="Calibri"/>
                <w:szCs w:val="20"/>
              </w:rPr>
              <w:t>: Matagorda Bay</w:t>
            </w:r>
          </w:p>
        </w:tc>
        <w:tc>
          <w:tcPr>
            <w:tcW w:w="1431" w:type="dxa"/>
            <w:vAlign w:val="top"/>
          </w:tcPr>
          <w:p w14:paraId="6CC5D0FC" w14:textId="77777777" w:rsidR="00BA24A7" w:rsidRPr="00833571" w:rsidRDefault="00BA24A7" w:rsidP="001F4E43">
            <w:pPr>
              <w:pStyle w:val="3TableText"/>
              <w:jc w:val="center"/>
              <w:rPr>
                <w:rFonts w:cs="Calibri"/>
                <w:szCs w:val="20"/>
              </w:rPr>
            </w:pPr>
            <w:r w:rsidRPr="00833571">
              <w:rPr>
                <w:rFonts w:cs="Calibri"/>
                <w:szCs w:val="20"/>
              </w:rPr>
              <w:t>TNRIS/TWDB</w:t>
            </w:r>
          </w:p>
        </w:tc>
        <w:tc>
          <w:tcPr>
            <w:tcW w:w="1164" w:type="dxa"/>
          </w:tcPr>
          <w:p w14:paraId="7BEF33AD" w14:textId="03B75DD8" w:rsidR="00BA24A7" w:rsidRPr="00833571" w:rsidRDefault="00E40C21" w:rsidP="001F4E43">
            <w:pPr>
              <w:pStyle w:val="3TableText"/>
              <w:jc w:val="center"/>
              <w:rPr>
                <w:rFonts w:cs="Calibri"/>
                <w:szCs w:val="20"/>
              </w:rPr>
            </w:pPr>
            <w:r w:rsidRPr="00833571">
              <w:rPr>
                <w:rFonts w:cs="Calibri"/>
                <w:szCs w:val="20"/>
              </w:rPr>
              <w:t>8.0</w:t>
            </w:r>
            <w:r w:rsidR="008B2258" w:rsidRPr="00833571">
              <w:rPr>
                <w:rFonts w:cs="Calibri"/>
                <w:szCs w:val="20"/>
              </w:rPr>
              <w:t>3</w:t>
            </w:r>
            <w:r w:rsidR="00595F0B" w:rsidRPr="00833571">
              <w:rPr>
                <w:rFonts w:cs="Calibri"/>
                <w:szCs w:val="20"/>
              </w:rPr>
              <w:t xml:space="preserve"> cm</w:t>
            </w:r>
          </w:p>
        </w:tc>
        <w:tc>
          <w:tcPr>
            <w:tcW w:w="2003" w:type="dxa"/>
          </w:tcPr>
          <w:p w14:paraId="229E75DA" w14:textId="57A35400" w:rsidR="00BA24A7" w:rsidRPr="00833571" w:rsidRDefault="008B2258" w:rsidP="001F4E43">
            <w:pPr>
              <w:pStyle w:val="3TableText"/>
              <w:jc w:val="center"/>
              <w:rPr>
                <w:rFonts w:cs="Calibri"/>
                <w:szCs w:val="20"/>
              </w:rPr>
            </w:pPr>
            <w:r w:rsidRPr="00833571">
              <w:rPr>
                <w:rFonts w:cs="Calibri"/>
                <w:szCs w:val="20"/>
              </w:rPr>
              <w:t>92</w:t>
            </w:r>
          </w:p>
        </w:tc>
      </w:tr>
      <w:tr w:rsidR="00BA24A7" w:rsidRPr="00712569" w14:paraId="36CCABC8" w14:textId="77777777" w:rsidTr="000C7459">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2D3B1154" w14:textId="23434447" w:rsidR="00BA24A7" w:rsidRPr="00833571" w:rsidRDefault="00BA24A7" w:rsidP="001F4E43">
            <w:pPr>
              <w:pStyle w:val="3TableText"/>
              <w:rPr>
                <w:rFonts w:cs="Calibri"/>
                <w:szCs w:val="20"/>
              </w:rPr>
            </w:pPr>
            <w:r w:rsidRPr="00833571">
              <w:rPr>
                <w:rFonts w:cs="Calibri"/>
                <w:szCs w:val="20"/>
              </w:rPr>
              <w:t>2018</w:t>
            </w:r>
          </w:p>
        </w:tc>
        <w:tc>
          <w:tcPr>
            <w:tcW w:w="4078" w:type="dxa"/>
          </w:tcPr>
          <w:p w14:paraId="4E14969C" w14:textId="05C47657" w:rsidR="00BA24A7" w:rsidRPr="00833571" w:rsidRDefault="00BA24A7" w:rsidP="00E40C21">
            <w:pPr>
              <w:pStyle w:val="3TableText"/>
              <w:rPr>
                <w:rFonts w:cs="Calibri"/>
                <w:szCs w:val="20"/>
              </w:rPr>
            </w:pPr>
            <w:r w:rsidRPr="00833571">
              <w:rPr>
                <w:rFonts w:cs="Calibri"/>
                <w:szCs w:val="20"/>
              </w:rPr>
              <w:t xml:space="preserve">2018 TNRIS LiDAR: Upper Coastal </w:t>
            </w:r>
          </w:p>
        </w:tc>
        <w:tc>
          <w:tcPr>
            <w:tcW w:w="1431" w:type="dxa"/>
            <w:vAlign w:val="top"/>
          </w:tcPr>
          <w:p w14:paraId="06E2C960" w14:textId="77777777" w:rsidR="00BA24A7" w:rsidRPr="00833571" w:rsidRDefault="00BA24A7" w:rsidP="001F4E43">
            <w:pPr>
              <w:pStyle w:val="3TableText"/>
              <w:jc w:val="center"/>
              <w:rPr>
                <w:rFonts w:cs="Calibri"/>
                <w:szCs w:val="20"/>
              </w:rPr>
            </w:pPr>
            <w:r w:rsidRPr="00833571">
              <w:rPr>
                <w:rFonts w:cs="Calibri"/>
                <w:szCs w:val="20"/>
              </w:rPr>
              <w:t>TNRIS/TWDB</w:t>
            </w:r>
          </w:p>
        </w:tc>
        <w:tc>
          <w:tcPr>
            <w:tcW w:w="1164" w:type="dxa"/>
          </w:tcPr>
          <w:p w14:paraId="45540E2A" w14:textId="680842F1" w:rsidR="00BA24A7" w:rsidRPr="00833571" w:rsidRDefault="00BA24A7" w:rsidP="001F4E43">
            <w:pPr>
              <w:pStyle w:val="3TableText"/>
              <w:jc w:val="center"/>
              <w:rPr>
                <w:rFonts w:cs="Calibri"/>
                <w:szCs w:val="20"/>
              </w:rPr>
            </w:pPr>
            <w:r w:rsidRPr="00833571">
              <w:rPr>
                <w:rFonts w:cs="Calibri"/>
                <w:szCs w:val="20"/>
              </w:rPr>
              <w:t>9.4 cm</w:t>
            </w:r>
          </w:p>
        </w:tc>
        <w:tc>
          <w:tcPr>
            <w:tcW w:w="2003" w:type="dxa"/>
          </w:tcPr>
          <w:p w14:paraId="44B03421" w14:textId="69097EDC" w:rsidR="00BA24A7" w:rsidRPr="00833571" w:rsidRDefault="008B2258" w:rsidP="001F4E43">
            <w:pPr>
              <w:pStyle w:val="3TableText"/>
              <w:jc w:val="center"/>
              <w:rPr>
                <w:rFonts w:cs="Calibri"/>
                <w:szCs w:val="20"/>
              </w:rPr>
            </w:pPr>
            <w:r w:rsidRPr="00833571">
              <w:rPr>
                <w:rFonts w:cs="Calibri"/>
                <w:szCs w:val="20"/>
              </w:rPr>
              <w:t>775</w:t>
            </w:r>
          </w:p>
        </w:tc>
      </w:tr>
      <w:tr w:rsidR="00BA24A7" w:rsidRPr="00712569" w14:paraId="2772CB7B" w14:textId="77777777" w:rsidTr="000C7459">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64E6F0AB" w14:textId="7B595904" w:rsidR="00BA24A7" w:rsidRPr="00833571" w:rsidRDefault="00BA24A7" w:rsidP="001F4E43">
            <w:pPr>
              <w:pStyle w:val="3TableText"/>
              <w:rPr>
                <w:rFonts w:cs="Calibri"/>
                <w:szCs w:val="20"/>
                <w:vertAlign w:val="superscript"/>
              </w:rPr>
            </w:pPr>
            <w:r w:rsidRPr="00833571">
              <w:rPr>
                <w:rFonts w:cs="Calibri"/>
                <w:szCs w:val="20"/>
              </w:rPr>
              <w:t>201</w:t>
            </w:r>
            <w:r w:rsidR="000C7459" w:rsidRPr="00833571">
              <w:rPr>
                <w:rFonts w:cs="Calibri"/>
                <w:szCs w:val="20"/>
              </w:rPr>
              <w:t>8</w:t>
            </w:r>
          </w:p>
        </w:tc>
        <w:tc>
          <w:tcPr>
            <w:tcW w:w="4078" w:type="dxa"/>
          </w:tcPr>
          <w:p w14:paraId="0AABC83C" w14:textId="2B7243A3" w:rsidR="00BA24A7" w:rsidRPr="00833571" w:rsidRDefault="00E40C21" w:rsidP="00E40C21">
            <w:pPr>
              <w:pStyle w:val="3TableText"/>
              <w:rPr>
                <w:rFonts w:cs="Calibri"/>
                <w:szCs w:val="20"/>
              </w:rPr>
            </w:pPr>
            <w:r w:rsidRPr="00833571">
              <w:rPr>
                <w:rFonts w:cs="Calibri"/>
                <w:szCs w:val="20"/>
              </w:rPr>
              <w:t>2018 USGS LiDAR</w:t>
            </w:r>
            <w:r w:rsidR="000C7459" w:rsidRPr="00833571">
              <w:rPr>
                <w:rFonts w:cs="Calibri"/>
                <w:szCs w:val="20"/>
              </w:rPr>
              <w:t xml:space="preserve">: Lavaca </w:t>
            </w:r>
            <w:r w:rsidR="00C534C0" w:rsidRPr="00833571">
              <w:rPr>
                <w:rFonts w:cs="Calibri"/>
                <w:szCs w:val="20"/>
              </w:rPr>
              <w:t xml:space="preserve">and </w:t>
            </w:r>
            <w:r w:rsidR="000C7459" w:rsidRPr="00833571">
              <w:rPr>
                <w:rFonts w:cs="Calibri"/>
                <w:szCs w:val="20"/>
              </w:rPr>
              <w:t>Wharton</w:t>
            </w:r>
            <w:r w:rsidR="00C534C0" w:rsidRPr="00833571">
              <w:rPr>
                <w:rFonts w:cs="Calibri"/>
                <w:szCs w:val="20"/>
              </w:rPr>
              <w:t xml:space="preserve"> Counties</w:t>
            </w:r>
          </w:p>
        </w:tc>
        <w:tc>
          <w:tcPr>
            <w:tcW w:w="1431" w:type="dxa"/>
            <w:vAlign w:val="top"/>
          </w:tcPr>
          <w:p w14:paraId="7B2D5FCA" w14:textId="08101422" w:rsidR="00BA24A7" w:rsidRPr="00833571" w:rsidRDefault="00595F0B" w:rsidP="001F4E43">
            <w:pPr>
              <w:pStyle w:val="3TableText"/>
              <w:jc w:val="center"/>
              <w:rPr>
                <w:rFonts w:cs="Calibri"/>
                <w:szCs w:val="20"/>
              </w:rPr>
            </w:pPr>
            <w:r w:rsidRPr="00833571">
              <w:rPr>
                <w:rFonts w:cs="Calibri"/>
                <w:szCs w:val="20"/>
              </w:rPr>
              <w:t>TNRIS/TWDB</w:t>
            </w:r>
          </w:p>
        </w:tc>
        <w:tc>
          <w:tcPr>
            <w:tcW w:w="1164" w:type="dxa"/>
          </w:tcPr>
          <w:p w14:paraId="16C0B8DA" w14:textId="1265B1D8" w:rsidR="00BA24A7" w:rsidRPr="00833571" w:rsidRDefault="00E40C21" w:rsidP="001F4E43">
            <w:pPr>
              <w:pStyle w:val="3TableText"/>
              <w:jc w:val="center"/>
              <w:rPr>
                <w:rFonts w:cs="Calibri"/>
                <w:szCs w:val="20"/>
              </w:rPr>
            </w:pPr>
            <w:r w:rsidRPr="00833571">
              <w:rPr>
                <w:rFonts w:cs="Calibri"/>
                <w:szCs w:val="20"/>
              </w:rPr>
              <w:t>16.3</w:t>
            </w:r>
            <w:r w:rsidR="00595F0B" w:rsidRPr="00833571">
              <w:rPr>
                <w:rFonts w:cs="Calibri"/>
                <w:szCs w:val="20"/>
              </w:rPr>
              <w:t xml:space="preserve"> cm</w:t>
            </w:r>
          </w:p>
        </w:tc>
        <w:tc>
          <w:tcPr>
            <w:tcW w:w="2003" w:type="dxa"/>
          </w:tcPr>
          <w:p w14:paraId="7A804F65" w14:textId="587DFB0D" w:rsidR="00BA24A7" w:rsidRPr="00833571" w:rsidRDefault="008B2258" w:rsidP="001F4E43">
            <w:pPr>
              <w:pStyle w:val="3TableText"/>
              <w:jc w:val="center"/>
              <w:rPr>
                <w:rFonts w:cs="Calibri"/>
                <w:szCs w:val="20"/>
              </w:rPr>
            </w:pPr>
            <w:r w:rsidRPr="00833571">
              <w:rPr>
                <w:rFonts w:cs="Calibri"/>
                <w:szCs w:val="20"/>
              </w:rPr>
              <w:t>119</w:t>
            </w:r>
          </w:p>
        </w:tc>
      </w:tr>
    </w:tbl>
    <w:p w14:paraId="719C2E9D" w14:textId="77777777" w:rsidR="00BA24A7" w:rsidRPr="00833571" w:rsidRDefault="00BA24A7" w:rsidP="00BA24A7">
      <w:pPr>
        <w:pStyle w:val="BodyText"/>
        <w:spacing w:after="0" w:line="240" w:lineRule="auto"/>
      </w:pPr>
      <w:r w:rsidRPr="00833571">
        <w:rPr>
          <w:vertAlign w:val="superscript"/>
        </w:rPr>
        <w:t>1</w:t>
      </w:r>
      <w:r w:rsidRPr="00833571">
        <w:t>RMSEz reported at the 95% confidence level</w:t>
      </w:r>
    </w:p>
    <w:p w14:paraId="217F4BF8" w14:textId="757355B0" w:rsidR="001531A9" w:rsidRPr="00833571" w:rsidRDefault="00BA24A7" w:rsidP="005269D3">
      <w:pPr>
        <w:pStyle w:val="BodyText"/>
      </w:pPr>
      <w:r w:rsidRPr="00833571">
        <w:rPr>
          <w:vertAlign w:val="superscript"/>
        </w:rPr>
        <w:t>2</w:t>
      </w:r>
      <w:r w:rsidRPr="00833571">
        <w:t>Size of LiDAR DEM footprint utilized for BLE study</w:t>
      </w:r>
      <w:bookmarkEnd w:id="32"/>
    </w:p>
    <w:p w14:paraId="2B9220B1" w14:textId="500A624B" w:rsidR="005269D3" w:rsidRDefault="00F8436A" w:rsidP="005269D3">
      <w:pPr>
        <w:pStyle w:val="Heading4"/>
      </w:pPr>
      <w:bookmarkStart w:id="35" w:name="_Toc106979704"/>
      <w:r>
        <w:t>East Matag</w:t>
      </w:r>
      <w:r w:rsidR="007F196A">
        <w:t>o</w:t>
      </w:r>
      <w:r>
        <w:t>r</w:t>
      </w:r>
      <w:r w:rsidR="007F196A">
        <w:t xml:space="preserve">da Bay </w:t>
      </w:r>
      <w:r w:rsidR="00595F0B">
        <w:t xml:space="preserve">Watershed Source Terrain </w:t>
      </w:r>
      <w:r w:rsidR="006B4EA6">
        <w:t>Data</w:t>
      </w:r>
      <w:bookmarkEnd w:id="35"/>
    </w:p>
    <w:p w14:paraId="34D56CFE" w14:textId="75B2DBD1" w:rsidR="00595F0B" w:rsidRDefault="00595F0B" w:rsidP="00C534C0">
      <w:pPr>
        <w:pStyle w:val="BodyText"/>
      </w:pPr>
      <w:r w:rsidRPr="000C7459">
        <w:t xml:space="preserve">The source elevation data for the </w:t>
      </w:r>
      <w:r w:rsidR="00F8436A">
        <w:t>East Matag</w:t>
      </w:r>
      <w:r w:rsidR="007F196A" w:rsidRPr="000C7459">
        <w:t>o</w:t>
      </w:r>
      <w:r w:rsidR="00F8436A">
        <w:t>r</w:t>
      </w:r>
      <w:r w:rsidR="007F196A" w:rsidRPr="000C7459">
        <w:t xml:space="preserve">da Bay </w:t>
      </w:r>
      <w:r w:rsidR="00162E9B">
        <w:t>w</w:t>
      </w:r>
      <w:r w:rsidRPr="000C7459">
        <w:t>atershe</w:t>
      </w:r>
      <w:r w:rsidR="000C7459" w:rsidRPr="000C7459">
        <w:t>d are DEMs derived from the 2018</w:t>
      </w:r>
      <w:r w:rsidRPr="000C7459">
        <w:t xml:space="preserve"> </w:t>
      </w:r>
      <w:r w:rsidR="000C7459" w:rsidRPr="000C7459">
        <w:t>USGS Matagorda Bay LiDAR, Lavaca Wharton LiDAR, and</w:t>
      </w:r>
      <w:r w:rsidRPr="000C7459">
        <w:t xml:space="preserve"> the 2018 TNRIS Upper Coastal LiDAR</w:t>
      </w:r>
      <w:r w:rsidR="000C7459" w:rsidRPr="000C7459">
        <w:t>.</w:t>
      </w:r>
      <w:r w:rsidRPr="000C7459">
        <w:t>Only points classified as “ground” points (i.e., bare earth) were imported from the LiDAR and used for development of the project DEMs. Bare-earth LiDAR data are typically made by filtering non-ground returns (e.g. buildings, vegetation, etc.) from the raw laser returns. Figure 2 depicts the extent of the data defined in Table 2.</w:t>
      </w:r>
    </w:p>
    <w:p w14:paraId="6818BB40" w14:textId="77777777" w:rsidR="002D3395" w:rsidRDefault="002D3395" w:rsidP="002D3395">
      <w:pPr>
        <w:pStyle w:val="Heading5"/>
      </w:pPr>
      <w:r>
        <w:t>2018</w:t>
      </w:r>
      <w:r w:rsidRPr="006B4EA6">
        <w:t xml:space="preserve"> </w:t>
      </w:r>
      <w:r>
        <w:t>USGS</w:t>
      </w:r>
      <w:r w:rsidRPr="006B4EA6">
        <w:t xml:space="preserve"> LiDAR: </w:t>
      </w:r>
      <w:r>
        <w:t>Matagorda Bay</w:t>
      </w:r>
      <w:r>
        <w:br/>
      </w:r>
    </w:p>
    <w:p w14:paraId="17D485B5" w14:textId="77777777" w:rsidR="002D3395" w:rsidRDefault="002D3395" w:rsidP="002D3395">
      <w:pPr>
        <w:pStyle w:val="BodyText"/>
        <w:keepNext/>
      </w:pPr>
      <w:r w:rsidRPr="00E40C21">
        <w:t xml:space="preserve">This USGS LiDAR project covers 705 square miles over portions of western Matagorda County, Texas. The acquisition was conducted from January 24, 2019, through January 29, 2019. Fugro was tasked with planning, acquiring, processing, and producing high resolution LiDAR data and derivative products. LiDAR data, and derivative products were produced in compliance with the task order and are based on the USGS National Geospatial Program LiDAR Base Specification Version 1.2. Data for this project was acquired to support the 3DEP mission and complete recent coastal LiDAR coverage for Texas. The RMSEz reported for the dataset was 8.03 cm at the 95% confidence level which meets project accuracy specifications of the NSSDA. </w:t>
      </w:r>
    </w:p>
    <w:p w14:paraId="702F77ED" w14:textId="77777777" w:rsidR="002D3395" w:rsidRPr="0093134A" w:rsidRDefault="002D3395" w:rsidP="00C534C0">
      <w:pPr>
        <w:pStyle w:val="BodyText"/>
      </w:pPr>
    </w:p>
    <w:p w14:paraId="618851DF" w14:textId="77777777" w:rsidR="002D3395" w:rsidRDefault="002D3395" w:rsidP="00E40C21">
      <w:pPr>
        <w:pStyle w:val="BodyText"/>
        <w:keepNext/>
      </w:pPr>
    </w:p>
    <w:p w14:paraId="7015159A" w14:textId="21735B75" w:rsidR="006B4EA6" w:rsidRDefault="00E40C21" w:rsidP="00E40C21">
      <w:pPr>
        <w:pStyle w:val="BodyText"/>
        <w:keepNext/>
      </w:pPr>
      <w:r>
        <w:rPr>
          <w:noProof/>
        </w:rPr>
        <w:drawing>
          <wp:inline distT="0" distB="0" distL="0" distR="0" wp14:anchorId="2DFD9A31" wp14:editId="75110A16">
            <wp:extent cx="5321935" cy="5321935"/>
            <wp:effectExtent l="0" t="0" r="0" b="0"/>
            <wp:docPr id="31" name="Picture 3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21935" cy="5321935"/>
                    </a:xfrm>
                    <a:prstGeom prst="rect">
                      <a:avLst/>
                    </a:prstGeom>
                  </pic:spPr>
                </pic:pic>
              </a:graphicData>
            </a:graphic>
          </wp:inline>
        </w:drawing>
      </w:r>
    </w:p>
    <w:p w14:paraId="73EAA52F" w14:textId="432C21FB" w:rsidR="006B4EA6" w:rsidRDefault="006B4EA6" w:rsidP="006B4EA6">
      <w:pPr>
        <w:pStyle w:val="Caption"/>
        <w:jc w:val="center"/>
      </w:pPr>
      <w:bookmarkStart w:id="36" w:name="_Toc106979739"/>
      <w:r>
        <w:t xml:space="preserve">Figure </w:t>
      </w:r>
      <w:r>
        <w:fldChar w:fldCharType="begin"/>
      </w:r>
      <w:r>
        <w:instrText xml:space="preserve"> SEQ Figure \* ARABIC </w:instrText>
      </w:r>
      <w:r>
        <w:fldChar w:fldCharType="separate"/>
      </w:r>
      <w:r w:rsidR="009258DA">
        <w:rPr>
          <w:noProof/>
        </w:rPr>
        <w:t>3</w:t>
      </w:r>
      <w:r>
        <w:fldChar w:fldCharType="end"/>
      </w:r>
      <w:r w:rsidR="00E40C21">
        <w:t>: 2018</w:t>
      </w:r>
      <w:r>
        <w:t xml:space="preserve"> </w:t>
      </w:r>
      <w:r w:rsidR="00E40C21">
        <w:t>USGS</w:t>
      </w:r>
      <w:r>
        <w:t xml:space="preserve"> LiDAR: </w:t>
      </w:r>
      <w:r w:rsidR="00E40C21">
        <w:t>Matagorda Bay</w:t>
      </w:r>
      <w:bookmarkEnd w:id="36"/>
    </w:p>
    <w:p w14:paraId="599988EC" w14:textId="38C19F0C" w:rsidR="00C534C0" w:rsidRPr="00C534C0" w:rsidRDefault="006B4EA6" w:rsidP="002D3395">
      <w:pPr>
        <w:pStyle w:val="Heading5"/>
      </w:pPr>
      <w:bookmarkStart w:id="37" w:name="_Toc50108768"/>
      <w:r>
        <w:t xml:space="preserve">2018 </w:t>
      </w:r>
      <w:r w:rsidR="00E40C21">
        <w:t>TNRIS</w:t>
      </w:r>
      <w:r>
        <w:t xml:space="preserve"> LiDAR: </w:t>
      </w:r>
      <w:bookmarkEnd w:id="37"/>
      <w:r w:rsidR="00E40C21">
        <w:t>Upper Coastal</w:t>
      </w:r>
      <w:r w:rsidR="002D3395">
        <w:br/>
      </w:r>
    </w:p>
    <w:p w14:paraId="2C29A035" w14:textId="77777777" w:rsidR="00833571" w:rsidRDefault="00833571" w:rsidP="00833571">
      <w:pPr>
        <w:pStyle w:val="BodyText"/>
        <w:rPr>
          <w:rFonts w:cs="Arial"/>
        </w:rPr>
      </w:pPr>
      <w:r w:rsidRPr="00585EF5">
        <w:rPr>
          <w:rFonts w:cs="Arial"/>
        </w:rPr>
        <w:t xml:space="preserve">TWDB in cooperation with their project partners tasked Fugro Geospatial, Inc. (Fugro) under the Department of Information Resources (DIR) GIS Hardware, Software and Services contract also known as the Texas Strategic Mapping (StratMap) Contract to acquire high resolution elevation data and associated products from airborne LiDAR systems during the 2017-2018 leaf-off season. The StratMap Program promotes inter-governmental collaboration and partnerships to purchase geospatial data products that provide cost savings and project efficiencies. Both the StratMap Program and the StratMap Contract are administered by the Texas Natural Resources Information System (TNRIS), a division of TWDB. Project partners include: Houston-Galveston Area Council (H-GAC), Harris County Flood Control District (HCFCD), and the USGS. This Coastal Texas project consists of approximately 9,758 DO4Q </w:t>
      </w:r>
      <w:r w:rsidRPr="00B97B41">
        <w:rPr>
          <w:rFonts w:cs="Arial"/>
        </w:rPr>
        <w:t xml:space="preserve">(1/64th of a digital orthophoto USGS quad) </w:t>
      </w:r>
      <w:r w:rsidRPr="00585EF5">
        <w:rPr>
          <w:rFonts w:cs="Arial"/>
        </w:rPr>
        <w:t xml:space="preserve">tiles and is located on the Texas Coast covering much of Orange to Matagorda County along with Harris County and the surrounding area. The project includes large metropolitan areas as well as coastal areas. The Urban and Coastal </w:t>
      </w:r>
      <w:r>
        <w:rPr>
          <w:rFonts w:cs="Arial"/>
        </w:rPr>
        <w:t>area of interests (</w:t>
      </w:r>
      <w:r w:rsidRPr="00585EF5">
        <w:rPr>
          <w:rFonts w:cs="Arial"/>
        </w:rPr>
        <w:t>AOIs</w:t>
      </w:r>
      <w:r>
        <w:rPr>
          <w:rFonts w:cs="Arial"/>
        </w:rPr>
        <w:t>)</w:t>
      </w:r>
      <w:r w:rsidRPr="00585EF5">
        <w:rPr>
          <w:rFonts w:cs="Arial"/>
        </w:rPr>
        <w:t xml:space="preserve"> consist of approximately </w:t>
      </w:r>
      <w:r>
        <w:rPr>
          <w:rFonts w:cs="Arial"/>
        </w:rPr>
        <w:t>9,163</w:t>
      </w:r>
      <w:r w:rsidRPr="00585EF5">
        <w:rPr>
          <w:rFonts w:cs="Arial"/>
        </w:rPr>
        <w:t xml:space="preserve"> square miles and were acquired between January 12 and March 22, 2018 utilizing both Riegl LMS-Q680i and Riegl LMS-Q780 sensors; collecting multiple return x, y, and z as well as intensity data. Specialized in-house and commercial software processes the native LiDAR data into 3-dimensional positions that can be imported into GIS software for visualization and further analysis. The horizontal datum for the data is the North American Datum of 1983 (NAD83, 2011) in meters </w:t>
      </w:r>
      <w:r w:rsidRPr="00585EF5">
        <w:rPr>
          <w:rFonts w:cs="Arial"/>
        </w:rPr>
        <w:lastRenderedPageBreak/>
        <w:t xml:space="preserve">and the vertical datum is the North American Vertical Datum of 1988 (NAVD88) in meters realized with GEOID12B. The </w:t>
      </w:r>
      <w:r>
        <w:rPr>
          <w:rFonts w:cs="Arial"/>
        </w:rPr>
        <w:t>root mean square error in the z direction (</w:t>
      </w:r>
      <w:r w:rsidRPr="00585EF5">
        <w:rPr>
          <w:rFonts w:cs="Arial"/>
        </w:rPr>
        <w:t>RMSEz</w:t>
      </w:r>
      <w:r>
        <w:rPr>
          <w:rFonts w:cs="Arial"/>
        </w:rPr>
        <w:t>)</w:t>
      </w:r>
      <w:r w:rsidRPr="00585EF5">
        <w:rPr>
          <w:rFonts w:cs="Arial"/>
        </w:rPr>
        <w:t xml:space="preserve"> </w:t>
      </w:r>
      <w:r>
        <w:rPr>
          <w:rFonts w:cs="Arial"/>
        </w:rPr>
        <w:t>reported for the dataset was 4.8</w:t>
      </w:r>
      <w:r w:rsidRPr="00585EF5">
        <w:rPr>
          <w:rFonts w:cs="Arial"/>
        </w:rPr>
        <w:t xml:space="preserve"> cm which meets project accuracy specifications of the NSSDA. </w:t>
      </w:r>
    </w:p>
    <w:p w14:paraId="16322E3B" w14:textId="53F3EF10" w:rsidR="002D3395" w:rsidRDefault="00064C4F" w:rsidP="00064C4F">
      <w:pPr>
        <w:pStyle w:val="BodyText"/>
        <w:jc w:val="center"/>
        <w:rPr>
          <w:szCs w:val="22"/>
        </w:rPr>
      </w:pPr>
      <w:r>
        <w:rPr>
          <w:noProof/>
        </w:rPr>
        <w:drawing>
          <wp:inline distT="0" distB="0" distL="0" distR="0" wp14:anchorId="1252630D" wp14:editId="7DAEA177">
            <wp:extent cx="5095875" cy="5095875"/>
            <wp:effectExtent l="0" t="0" r="9525" b="9525"/>
            <wp:docPr id="288" name="Picture 288"/>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95875" cy="5095875"/>
                    </a:xfrm>
                    <a:prstGeom prst="rect">
                      <a:avLst/>
                    </a:prstGeom>
                  </pic:spPr>
                </pic:pic>
              </a:graphicData>
            </a:graphic>
          </wp:inline>
        </w:drawing>
      </w:r>
    </w:p>
    <w:p w14:paraId="6D188841" w14:textId="61302716" w:rsidR="00064C4F" w:rsidRPr="0022518C" w:rsidRDefault="00064C4F" w:rsidP="0022518C">
      <w:pPr>
        <w:pStyle w:val="Caption"/>
        <w:jc w:val="center"/>
      </w:pPr>
      <w:bookmarkStart w:id="38" w:name="_Toc106979740"/>
      <w:r w:rsidRPr="0022518C">
        <w:t xml:space="preserve">Figure </w:t>
      </w:r>
      <w:r w:rsidRPr="0022518C">
        <w:fldChar w:fldCharType="begin"/>
      </w:r>
      <w:r w:rsidRPr="0022518C">
        <w:instrText xml:space="preserve"> SEQ Figure \* ARABIC </w:instrText>
      </w:r>
      <w:r w:rsidRPr="0022518C">
        <w:fldChar w:fldCharType="separate"/>
      </w:r>
      <w:r w:rsidR="009258DA">
        <w:rPr>
          <w:noProof/>
        </w:rPr>
        <w:t>4</w:t>
      </w:r>
      <w:r w:rsidRPr="0022518C">
        <w:fldChar w:fldCharType="end"/>
      </w:r>
      <w:r w:rsidRPr="0022518C">
        <w:t>: 2018 TNRIS LiDAR: Upper Coastal</w:t>
      </w:r>
      <w:bookmarkEnd w:id="38"/>
    </w:p>
    <w:p w14:paraId="0C195940" w14:textId="77777777" w:rsidR="00064C4F" w:rsidRDefault="00064C4F" w:rsidP="00064C4F">
      <w:pPr>
        <w:pStyle w:val="BodyText"/>
        <w:rPr>
          <w:rFonts w:asciiTheme="majorHAnsi" w:hAnsiTheme="majorHAnsi"/>
          <w:b/>
          <w:bCs/>
          <w:color w:val="00B5E2" w:themeColor="accent1"/>
        </w:rPr>
      </w:pPr>
    </w:p>
    <w:p w14:paraId="28AB8B8D" w14:textId="77777777" w:rsidR="00064C4F" w:rsidRPr="00C534C0" w:rsidRDefault="00064C4F" w:rsidP="00064C4F">
      <w:pPr>
        <w:pStyle w:val="Heading5"/>
      </w:pPr>
      <w:bookmarkStart w:id="39" w:name="_Toc50108769"/>
      <w:r>
        <w:t>2018</w:t>
      </w:r>
      <w:r w:rsidRPr="00291176">
        <w:t xml:space="preserve"> </w:t>
      </w:r>
      <w:r>
        <w:t>USGS</w:t>
      </w:r>
      <w:r w:rsidRPr="00291176">
        <w:t xml:space="preserve"> </w:t>
      </w:r>
      <w:r>
        <w:t>LiDAR</w:t>
      </w:r>
      <w:r w:rsidRPr="00291176">
        <w:t xml:space="preserve">: </w:t>
      </w:r>
      <w:bookmarkEnd w:id="39"/>
      <w:r>
        <w:t>Lavaca and Wharton Counties</w:t>
      </w:r>
      <w:r>
        <w:br/>
      </w:r>
    </w:p>
    <w:p w14:paraId="58156C33" w14:textId="77777777" w:rsidR="00064C4F" w:rsidRDefault="00064C4F" w:rsidP="00064C4F">
      <w:pPr>
        <w:pStyle w:val="BodyText"/>
        <w:keepNext/>
        <w:rPr>
          <w:szCs w:val="22"/>
        </w:rPr>
      </w:pPr>
      <w:r w:rsidRPr="00E40C21">
        <w:rPr>
          <w:szCs w:val="22"/>
        </w:rPr>
        <w:t>The primary purpose of this project was to develop a consistent and accurate surface</w:t>
      </w:r>
      <w:r>
        <w:rPr>
          <w:szCs w:val="22"/>
        </w:rPr>
        <w:t xml:space="preserve"> elevation dataset derived from</w:t>
      </w:r>
      <w:r w:rsidRPr="00E40C21">
        <w:rPr>
          <w:szCs w:val="22"/>
        </w:rPr>
        <w:t xml:space="preserve">high-accuracy LiDAR technology for the Texas Lavaca Wharton FEMA R6 Project Area. Dewberry served as the prime contractor for the project. Dewberry elected to subcontract the LiDAR acquisition and calibration activities to Digital Aerial Solutions, LLC. Digital Aerial Solutions, LLC was responsible for providing LiDAR acquisition, calibration and delivery of LiDAR data files to Dewberry. The LAS classification was sub-contracted to E-terra. Digital Aerial Solutions, LLC operated a Cessna 421 (Tail # N112MJ) outfitted with a LEICA ALS80-HP LiDAR system during the collection of the study area. The project was funded by FEMA to assist with hydrologic studies and hydraulic analysis to determine the risk of flood hazards. The RMSEz reported for the dataset was 16.3 cm at the 95% confidence level which meets project accuracy specifications of the NSSDA. </w:t>
      </w:r>
    </w:p>
    <w:p w14:paraId="4ACCAA3C" w14:textId="77777777" w:rsidR="00064C4F" w:rsidRPr="00064C4F" w:rsidRDefault="00064C4F" w:rsidP="00064C4F">
      <w:pPr>
        <w:pStyle w:val="BodyText"/>
        <w:rPr>
          <w:rFonts w:asciiTheme="majorHAnsi" w:hAnsiTheme="majorHAnsi"/>
          <w:b/>
          <w:bCs/>
          <w:color w:val="00B5E2" w:themeColor="accent1"/>
        </w:rPr>
      </w:pPr>
    </w:p>
    <w:p w14:paraId="2BAB6DCF" w14:textId="3FD3F0B6" w:rsidR="00663126" w:rsidRDefault="00663126" w:rsidP="00663126">
      <w:pPr>
        <w:pStyle w:val="BodyText"/>
        <w:keepNext/>
        <w:jc w:val="center"/>
      </w:pPr>
    </w:p>
    <w:p w14:paraId="6AA0556B" w14:textId="666FE106" w:rsidR="006B4EA6" w:rsidRDefault="002D3395" w:rsidP="00663126">
      <w:pPr>
        <w:pStyle w:val="Caption"/>
        <w:jc w:val="center"/>
      </w:pPr>
      <w:r>
        <w:br/>
      </w:r>
    </w:p>
    <w:p w14:paraId="3D9CA61E" w14:textId="725EDF58" w:rsidR="00663126" w:rsidRDefault="00E40C21" w:rsidP="00E27233">
      <w:pPr>
        <w:pStyle w:val="BodyText"/>
        <w:keepNext/>
        <w:jc w:val="center"/>
      </w:pPr>
      <w:r>
        <w:rPr>
          <w:noProof/>
        </w:rPr>
        <w:drawing>
          <wp:inline distT="0" distB="0" distL="0" distR="0" wp14:anchorId="2546591B" wp14:editId="16D52153">
            <wp:extent cx="5305425" cy="5305425"/>
            <wp:effectExtent l="0" t="0" r="9525" b="9525"/>
            <wp:docPr id="289" name="Picture 289"/>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305425" cy="5305425"/>
                    </a:xfrm>
                    <a:prstGeom prst="rect">
                      <a:avLst/>
                    </a:prstGeom>
                  </pic:spPr>
                </pic:pic>
              </a:graphicData>
            </a:graphic>
          </wp:inline>
        </w:drawing>
      </w:r>
    </w:p>
    <w:p w14:paraId="3D9DA863" w14:textId="54D4E703" w:rsidR="00663126" w:rsidRDefault="00663126" w:rsidP="00663126">
      <w:pPr>
        <w:pStyle w:val="Caption"/>
        <w:jc w:val="center"/>
      </w:pPr>
      <w:bookmarkStart w:id="40" w:name="_Toc106979741"/>
      <w:r>
        <w:t xml:space="preserve">Figure </w:t>
      </w:r>
      <w:r>
        <w:fldChar w:fldCharType="begin"/>
      </w:r>
      <w:r>
        <w:instrText xml:space="preserve"> SEQ Figure \* ARABIC </w:instrText>
      </w:r>
      <w:r>
        <w:fldChar w:fldCharType="separate"/>
      </w:r>
      <w:r w:rsidR="009258DA">
        <w:rPr>
          <w:noProof/>
        </w:rPr>
        <w:t>5</w:t>
      </w:r>
      <w:r>
        <w:fldChar w:fldCharType="end"/>
      </w:r>
      <w:r>
        <w:t xml:space="preserve">: </w:t>
      </w:r>
      <w:r w:rsidR="00E40C21">
        <w:t>2018</w:t>
      </w:r>
      <w:r w:rsidRPr="00664CF6">
        <w:t xml:space="preserve"> </w:t>
      </w:r>
      <w:r w:rsidR="00E40C21">
        <w:t>USGS</w:t>
      </w:r>
      <w:r w:rsidRPr="00664CF6">
        <w:t xml:space="preserve"> LiDAR: </w:t>
      </w:r>
      <w:r w:rsidR="00E40C21">
        <w:t>Lavaca Wharton</w:t>
      </w:r>
      <w:bookmarkEnd w:id="40"/>
    </w:p>
    <w:p w14:paraId="17AB641A" w14:textId="77777777" w:rsidR="00E413BF" w:rsidRDefault="00E413BF" w:rsidP="00E413BF">
      <w:pPr>
        <w:pStyle w:val="Heading3"/>
      </w:pPr>
      <w:bookmarkStart w:id="41" w:name="_Toc106979705"/>
      <w:r>
        <w:t xml:space="preserve">Data </w:t>
      </w:r>
      <w:r w:rsidR="00663126">
        <w:t>Processing</w:t>
      </w:r>
      <w:bookmarkEnd w:id="41"/>
    </w:p>
    <w:p w14:paraId="252C0A38" w14:textId="5633164F" w:rsidR="00663126" w:rsidRPr="0063201D" w:rsidRDefault="00663126" w:rsidP="00663126">
      <w:pPr>
        <w:pStyle w:val="BodyText"/>
        <w:jc w:val="both"/>
        <w:rPr>
          <w:szCs w:val="22"/>
        </w:rPr>
      </w:pPr>
      <w:r>
        <w:rPr>
          <w:szCs w:val="22"/>
        </w:rPr>
        <w:t>ArcGIS</w:t>
      </w:r>
      <w:r w:rsidRPr="0063201D">
        <w:rPr>
          <w:szCs w:val="22"/>
        </w:rPr>
        <w:t xml:space="preserve"> software was utilized in order to create a digital surface model for the </w:t>
      </w:r>
      <w:r w:rsidR="00E34E39">
        <w:rPr>
          <w:szCs w:val="22"/>
        </w:rPr>
        <w:t>East Matagorda Bay</w:t>
      </w:r>
      <w:r w:rsidRPr="0063201D">
        <w:rPr>
          <w:szCs w:val="22"/>
        </w:rPr>
        <w:t xml:space="preserve"> HUC</w:t>
      </w:r>
      <w:r w:rsidR="00E07907">
        <w:rPr>
          <w:szCs w:val="22"/>
        </w:rPr>
        <w:t>-</w:t>
      </w:r>
      <w:r w:rsidRPr="0063201D">
        <w:rPr>
          <w:szCs w:val="22"/>
        </w:rPr>
        <w:t xml:space="preserve">8 </w:t>
      </w:r>
      <w:r w:rsidR="00162E9B">
        <w:rPr>
          <w:szCs w:val="22"/>
        </w:rPr>
        <w:t>w</w:t>
      </w:r>
      <w:r w:rsidRPr="0063201D">
        <w:rPr>
          <w:szCs w:val="22"/>
        </w:rPr>
        <w:t xml:space="preserve">atershed project area.  </w:t>
      </w:r>
      <w:r>
        <w:rPr>
          <w:szCs w:val="22"/>
        </w:rPr>
        <w:t>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DEM.</w:t>
      </w:r>
      <w:r w:rsidRPr="0063201D">
        <w:rPr>
          <w:szCs w:val="22"/>
        </w:rPr>
        <w:t xml:space="preserve"> </w:t>
      </w:r>
    </w:p>
    <w:p w14:paraId="2590D8D7" w14:textId="31308A0F" w:rsidR="00663126" w:rsidRDefault="00663126" w:rsidP="00663126">
      <w:pPr>
        <w:pStyle w:val="BodyText"/>
        <w:jc w:val="both"/>
        <w:rPr>
          <w:szCs w:val="22"/>
        </w:rPr>
      </w:pPr>
      <w:r>
        <w:rPr>
          <w:szCs w:val="22"/>
        </w:rPr>
        <w:t xml:space="preserve">The exported DEM was reviewed through automated </w:t>
      </w:r>
      <w:r w:rsidR="00162E9B">
        <w:rPr>
          <w:szCs w:val="22"/>
        </w:rPr>
        <w:t>quality control (</w:t>
      </w:r>
      <w:r>
        <w:rPr>
          <w:szCs w:val="22"/>
        </w:rPr>
        <w:t>QC</w:t>
      </w:r>
      <w:r w:rsidR="00162E9B">
        <w:rPr>
          <w:szCs w:val="22"/>
        </w:rPr>
        <w:t>)</w:t>
      </w:r>
      <w:r>
        <w:rPr>
          <w:szCs w:val="22"/>
        </w:rPr>
        <w:t xml:space="preserve"> to check for anomalies and outlier locations based on slope and cells that exceed z value differences from surrounding cells.  Visual review was also performed to check for ground differences at the extents of the datasets for differences in ground values. </w:t>
      </w:r>
    </w:p>
    <w:p w14:paraId="2E2D2629" w14:textId="77777777" w:rsidR="00444527" w:rsidRDefault="00444527" w:rsidP="00663126">
      <w:pPr>
        <w:pStyle w:val="BodyText"/>
        <w:jc w:val="both"/>
        <w:rPr>
          <w:szCs w:val="22"/>
        </w:rPr>
      </w:pPr>
    </w:p>
    <w:p w14:paraId="70F4AEE5" w14:textId="77777777" w:rsidR="00E27233" w:rsidRDefault="00E27233" w:rsidP="00663126">
      <w:pPr>
        <w:pStyle w:val="BodyText"/>
        <w:jc w:val="both"/>
        <w:rPr>
          <w:szCs w:val="22"/>
        </w:rPr>
      </w:pPr>
    </w:p>
    <w:p w14:paraId="75E66C1E" w14:textId="77777777" w:rsidR="00E27233" w:rsidRDefault="00E27233" w:rsidP="00663126">
      <w:pPr>
        <w:pStyle w:val="BodyText"/>
        <w:jc w:val="both"/>
        <w:rPr>
          <w:szCs w:val="22"/>
        </w:rPr>
      </w:pPr>
    </w:p>
    <w:p w14:paraId="40DB896C" w14:textId="77777777" w:rsidR="00E413BF" w:rsidRDefault="00E413BF" w:rsidP="00E413BF">
      <w:pPr>
        <w:pStyle w:val="Heading3"/>
      </w:pPr>
      <w:bookmarkStart w:id="42" w:name="_Toc106979706"/>
      <w:r>
        <w:lastRenderedPageBreak/>
        <w:t>DEM QA/QC</w:t>
      </w:r>
      <w:bookmarkEnd w:id="42"/>
    </w:p>
    <w:p w14:paraId="4133BB7E" w14:textId="5B741BD5" w:rsidR="009D25EB" w:rsidRPr="000B5E8E" w:rsidRDefault="009D25EB" w:rsidP="009D25EB">
      <w:pPr>
        <w:pStyle w:val="BodyText"/>
      </w:pPr>
      <w:r w:rsidRPr="000B5E8E">
        <w:t xml:space="preserve">DEMs developed for use in </w:t>
      </w:r>
      <w:r w:rsidRPr="00723CB7">
        <w:t xml:space="preserve">the </w:t>
      </w:r>
      <w:r w:rsidR="00ED59E4">
        <w:t xml:space="preserve">East Matagorda Bay </w:t>
      </w:r>
      <w:r w:rsidR="00162E9B">
        <w:t>w</w:t>
      </w:r>
      <w:r w:rsidRPr="00723CB7">
        <w:t xml:space="preserve">atershed </w:t>
      </w:r>
      <w:r w:rsidRPr="000B5E8E">
        <w:t xml:space="preserve">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 </w:t>
      </w:r>
      <w:r w:rsidR="00162E9B">
        <w:t xml:space="preserve">(QA) </w:t>
      </w:r>
      <w:r w:rsidRPr="000B5E8E">
        <w:t>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t>Horizontal Projection Check</w:t>
      </w:r>
    </w:p>
    <w:p w14:paraId="119BCBE9" w14:textId="77777777" w:rsidR="009D25EB" w:rsidRPr="000B5E8E" w:rsidRDefault="009D25EB" w:rsidP="006C0F38">
      <w:pPr>
        <w:pStyle w:val="BodyText"/>
        <w:numPr>
          <w:ilvl w:val="0"/>
          <w:numId w:val="25"/>
        </w:numPr>
      </w:pPr>
      <w:r w:rsidRPr="000B5E8E">
        <w:t>Vertical Datum Check</w:t>
      </w:r>
    </w:p>
    <w:p w14:paraId="20EA67C3" w14:textId="77777777" w:rsidR="009D25EB" w:rsidRPr="000B5E8E" w:rsidRDefault="009D25EB" w:rsidP="006C0F38">
      <w:pPr>
        <w:pStyle w:val="BodyText"/>
        <w:numPr>
          <w:ilvl w:val="0"/>
          <w:numId w:val="25"/>
        </w:numPr>
      </w:pPr>
      <w:r w:rsidRPr="000B5E8E">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t>Seamless Data Check to ensure the DEM files are consistent and seamless along source data edges</w:t>
      </w:r>
    </w:p>
    <w:p w14:paraId="1C62C200" w14:textId="19549A0E" w:rsidR="009D25EB" w:rsidRPr="000B5E8E" w:rsidRDefault="009D25EB" w:rsidP="009D25EB">
      <w:pPr>
        <w:pStyle w:val="BodyText"/>
      </w:pPr>
      <w:r w:rsidRPr="000B5E8E">
        <w:t xml:space="preserve">The </w:t>
      </w:r>
      <w:r w:rsidR="00162E9B">
        <w:t>QC</w:t>
      </w:r>
      <w:r w:rsidRPr="000B5E8E">
        <w:t xml:space="preserve"> after the development process by the DEM development team included visual observations using hillshade, contouring, color rendering, and/or other visual aids to review and identify potential impactful anomalies within the DEM surface.  This QC step included, but w</w:t>
      </w:r>
      <w:r w:rsidR="00F9501B">
        <w:t>as</w:t>
      </w:r>
      <w:r w:rsidRPr="000B5E8E">
        <w:t xml:space="preserv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r w:rsidRPr="000B5E8E">
        <w:t>NoData Value Check to ensure no null values</w:t>
      </w:r>
    </w:p>
    <w:p w14:paraId="0589B9FE" w14:textId="77777777" w:rsidR="009D25EB" w:rsidRPr="000B5E8E" w:rsidRDefault="009D25EB" w:rsidP="006C0F38">
      <w:pPr>
        <w:pStyle w:val="BodyText"/>
        <w:numPr>
          <w:ilvl w:val="0"/>
          <w:numId w:val="26"/>
        </w:numPr>
      </w:pPr>
      <w:r w:rsidRPr="000B5E8E">
        <w:t>Manual Elevation Check using hillshade rasters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649561B1" w:rsidR="009D25EB" w:rsidRPr="000B5E8E" w:rsidRDefault="00162E9B" w:rsidP="009D25EB">
      <w:pPr>
        <w:pStyle w:val="BodyText"/>
      </w:pPr>
      <w:r>
        <w:t>QA</w:t>
      </w:r>
      <w:r w:rsidR="009D25EB" w:rsidRPr="000B5E8E">
        <w:t xml:space="preserve"> conducted after the seamless DEM development conducted by the engineering team included visual or automated assessments to identify potentially impactful anomalies or slope changes that may adversely impact hydraulic</w:t>
      </w:r>
      <w:r w:rsidR="00746F17">
        <w:t xml:space="preserve"> analysis</w:t>
      </w:r>
      <w:r w:rsidR="009D25EB" w:rsidRPr="000B5E8E">
        <w:t>.</w:t>
      </w:r>
    </w:p>
    <w:p w14:paraId="7B34C8BB" w14:textId="3E10D4AD" w:rsidR="00E413BF" w:rsidRPr="00E413BF" w:rsidRDefault="009D25EB" w:rsidP="00E413BF">
      <w:pPr>
        <w:pStyle w:val="BodyText"/>
      </w:pPr>
      <w:r w:rsidRPr="000B5E8E">
        <w:t xml:space="preserve">The final DEM data developed </w:t>
      </w:r>
      <w:r w:rsidRPr="00723CB7">
        <w:t xml:space="preserve">for the </w:t>
      </w:r>
      <w:r w:rsidR="00ED59E4">
        <w:t xml:space="preserve">East Matagorda Bay </w:t>
      </w:r>
      <w:r w:rsidR="00162E9B">
        <w:t>w</w:t>
      </w:r>
      <w:r w:rsidRPr="00723CB7">
        <w:t xml:space="preserve">atershed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33059ABB" w14:textId="77777777" w:rsidR="00420CC8" w:rsidRDefault="00420CC8" w:rsidP="00265A9E">
      <w:pPr>
        <w:pStyle w:val="Heading2"/>
      </w:pPr>
      <w:bookmarkStart w:id="43" w:name="_Toc106979707"/>
      <w:r>
        <w:t>2D BLE</w:t>
      </w:r>
      <w:r w:rsidR="00E413BF">
        <w:t xml:space="preserve"> Methods</w:t>
      </w:r>
      <w:bookmarkEnd w:id="43"/>
    </w:p>
    <w:p w14:paraId="790DC7E1" w14:textId="3D94EBEC" w:rsidR="0048315A" w:rsidRPr="0048315A" w:rsidRDefault="0048315A" w:rsidP="001C6876">
      <w:pPr>
        <w:pStyle w:val="BodyText"/>
      </w:pPr>
      <w:r>
        <w:t>HEC-RAS 5.0.</w:t>
      </w:r>
      <w:r w:rsidR="0018672C">
        <w:t>7</w:t>
      </w:r>
      <w:r>
        <w:t xml:space="preserve"> (RAS5) rain-on-grid utility was applied in the </w:t>
      </w:r>
      <w:r w:rsidR="001C6876">
        <w:t>Texas</w:t>
      </w:r>
      <w:r>
        <w:t xml:space="preserve"> 2D </w:t>
      </w:r>
      <w:r w:rsidR="00162E9B">
        <w:t>BLE</w:t>
      </w:r>
      <w:r>
        <w:t xml:space="preserve"> products workflow. The following sections describe the engineering</w:t>
      </w:r>
      <w:r w:rsidR="001C6876">
        <w:t xml:space="preserve"> methods and model inputs used.</w:t>
      </w:r>
    </w:p>
    <w:p w14:paraId="20B9FBAD" w14:textId="77777777" w:rsidR="00976A14" w:rsidRPr="00265A9E" w:rsidRDefault="00976A14" w:rsidP="00E413BF">
      <w:pPr>
        <w:pStyle w:val="Heading3"/>
      </w:pPr>
      <w:bookmarkStart w:id="44" w:name="_Toc106979708"/>
      <w:r w:rsidRPr="00265A9E">
        <w:t>2D Computational Mesh and Settings</w:t>
      </w:r>
      <w:bookmarkEnd w:id="44"/>
    </w:p>
    <w:p w14:paraId="19F8D5EB" w14:textId="2513B0E0" w:rsidR="0048315A" w:rsidRDefault="0048315A" w:rsidP="0048315A">
      <w:pPr>
        <w:pStyle w:val="BodyText"/>
      </w:pPr>
      <w:r w:rsidRPr="00BA3A24">
        <w:t xml:space="preserve">The RAS5 2D computational mesh </w:t>
      </w:r>
      <w:r w:rsidR="003F5FC2">
        <w:t xml:space="preserve">boundary </w:t>
      </w:r>
      <w:r w:rsidRPr="00BA3A24">
        <w:t xml:space="preserve">was created for </w:t>
      </w:r>
      <w:r w:rsidR="001C6876" w:rsidRPr="00723CB7">
        <w:t xml:space="preserve">the </w:t>
      </w:r>
      <w:r w:rsidR="00742786">
        <w:t xml:space="preserve">East Matagorda Bay </w:t>
      </w:r>
      <w:r w:rsidR="00E54194" w:rsidRPr="00723CB7">
        <w:t xml:space="preserve">model area </w:t>
      </w:r>
      <w:r w:rsidRPr="00723CB7">
        <w:t xml:space="preserve">using ArcGIS toolsets, which reduce the need for manual edits to mesh cells within RAS5 that result in error generation. </w:t>
      </w:r>
      <w:r w:rsidR="001C6876" w:rsidRPr="00723CB7">
        <w:t xml:space="preserve">The </w:t>
      </w:r>
      <w:r w:rsidR="00E54194" w:rsidRPr="00723CB7">
        <w:t xml:space="preserve">model’s 2D mesh </w:t>
      </w:r>
      <w:r w:rsidR="001C6876" w:rsidRPr="00723CB7">
        <w:t xml:space="preserve">contains </w:t>
      </w:r>
      <w:r w:rsidR="00ED59E4">
        <w:t>898,216</w:t>
      </w:r>
      <w:r w:rsidR="001C6876" w:rsidRPr="00723CB7">
        <w:t xml:space="preserve"> cells consisting</w:t>
      </w:r>
      <w:r w:rsidRPr="00723CB7">
        <w:t xml:space="preserve"> of</w:t>
      </w:r>
      <w:r w:rsidR="00E54194" w:rsidRPr="00723CB7">
        <w:t xml:space="preserve"> 200 foot cells, with the exception of 100 foot </w:t>
      </w:r>
      <w:r w:rsidR="001C6876" w:rsidRPr="00723CB7">
        <w:t>along the 1 square mile streams</w:t>
      </w:r>
      <w:r w:rsidR="00E54194" w:rsidRPr="00723CB7">
        <w:t xml:space="preserve"> and 50 foot cells within community boundaries</w:t>
      </w:r>
      <w:r w:rsidR="001C6876" w:rsidRPr="00723CB7">
        <w:t xml:space="preserve"> using refinement regions</w:t>
      </w:r>
      <w:r w:rsidRPr="00723CB7">
        <w:t>.</w:t>
      </w:r>
      <w:r w:rsidR="00E54194" w:rsidRPr="00723CB7">
        <w:t xml:space="preserve"> Internal connections were used to extract flow readings </w:t>
      </w:r>
      <w:r w:rsidR="001C6876" w:rsidRPr="00723CB7">
        <w:t xml:space="preserve">for gage locations throughout the model, while profile lines were used for all other flow extractions. </w:t>
      </w:r>
      <w:r w:rsidR="00ED59E4">
        <w:t>An adaptive 2</w:t>
      </w:r>
      <w:r w:rsidR="00730FF5">
        <w:t xml:space="preserve">0 </w:t>
      </w:r>
      <w:r w:rsidRPr="00723CB7">
        <w:t xml:space="preserve">second time step was used to allow the model to lower the time step, as necessary, to keep the maximum courant number under </w:t>
      </w:r>
      <w:r w:rsidR="00E421D7" w:rsidRPr="00723CB7">
        <w:t>3</w:t>
      </w:r>
      <w:r w:rsidR="00E54194" w:rsidRPr="00723CB7">
        <w:t xml:space="preserve"> </w:t>
      </w:r>
      <w:r w:rsidRPr="00723CB7">
        <w:t xml:space="preserve">for the duration of the simulation. </w:t>
      </w:r>
      <w:r w:rsidR="006803FB" w:rsidRPr="00723CB7">
        <w:t xml:space="preserve">The time </w:t>
      </w:r>
      <w:r w:rsidR="00E54194" w:rsidRPr="00723CB7">
        <w:t xml:space="preserve">step was allowed to reach 60 seconds for a maximum and </w:t>
      </w:r>
      <w:r w:rsidR="00E421D7" w:rsidRPr="00723CB7">
        <w:t>15</w:t>
      </w:r>
      <w:r w:rsidR="00E54194" w:rsidRPr="00723CB7">
        <w:t xml:space="preserve"> seconds for the minimum.</w:t>
      </w:r>
      <w:r w:rsidR="00770E82" w:rsidRPr="00723CB7">
        <w:t xml:space="preserve"> </w:t>
      </w:r>
      <w:r w:rsidR="00E421D7" w:rsidRPr="00723CB7">
        <w:t xml:space="preserve">A theta value of 0.6 was used due to the models alignment with the coast. </w:t>
      </w:r>
      <w:r w:rsidRPr="00723CB7">
        <w:t>The RAS5 model was r</w:t>
      </w:r>
      <w:r w:rsidR="001634C5">
        <w:t>u</w:t>
      </w:r>
      <w:r w:rsidRPr="00723CB7">
        <w:t xml:space="preserve">n with Diffusion Wave (simplified Full </w:t>
      </w:r>
      <w:r>
        <w:t>Momentum) equations.</w:t>
      </w:r>
    </w:p>
    <w:p w14:paraId="2161026C" w14:textId="77777777" w:rsidR="00976A14" w:rsidRDefault="00976A14" w:rsidP="00E413BF">
      <w:pPr>
        <w:pStyle w:val="Heading3"/>
      </w:pPr>
      <w:bookmarkStart w:id="45" w:name="_Toc106979709"/>
      <w:r>
        <w:t>Model and Boundary Condition Setup</w:t>
      </w:r>
      <w:bookmarkEnd w:id="45"/>
    </w:p>
    <w:p w14:paraId="21A6B224" w14:textId="02FE7635" w:rsidR="0048315A" w:rsidRDefault="0048315A" w:rsidP="0048315A">
      <w:pPr>
        <w:pStyle w:val="BodyText"/>
      </w:pPr>
      <w:r w:rsidRPr="0048315A">
        <w:t xml:space="preserve">Using RAS5 rain-on-grid modeling requires a 2D computational mesh boundary and often requires defining inflow boundary conditions and application of excess precipitation. </w:t>
      </w:r>
      <w:r w:rsidR="00512148">
        <w:t xml:space="preserve">Excess precipitation was applied to </w:t>
      </w:r>
      <w:r w:rsidR="00CC6933">
        <w:t>the</w:t>
      </w:r>
      <w:r w:rsidR="00512148">
        <w:t xml:space="preserve"> 2D mesh as a precipitation boundary condition</w:t>
      </w:r>
      <w:r w:rsidRPr="0048315A">
        <w:t>.</w:t>
      </w:r>
      <w:r w:rsidR="00512148">
        <w:t xml:space="preserve"> The process to determine the excess precipitation to be applied is outlined in the </w:t>
      </w:r>
      <w:r w:rsidR="00512148">
        <w:lastRenderedPageBreak/>
        <w:t xml:space="preserve">hydrology section. </w:t>
      </w:r>
      <w:r w:rsidRPr="0048315A">
        <w:t xml:space="preserve"> The figure below depicts the </w:t>
      </w:r>
      <w:r w:rsidR="00742786">
        <w:t xml:space="preserve">East Matagorda Bay </w:t>
      </w:r>
      <w:r w:rsidR="00512148">
        <w:t xml:space="preserve">model boundaries, flow transition points between models, and USGS stream gages </w:t>
      </w:r>
      <w:r w:rsidR="00825B8C">
        <w:t xml:space="preserve">around the HUC-8. None of the gages fell inside the area of study that could be utilized for hydrology. </w:t>
      </w:r>
    </w:p>
    <w:p w14:paraId="130CDECE" w14:textId="4770433D" w:rsidR="0048315A" w:rsidRDefault="0048315A" w:rsidP="0048315A">
      <w:pPr>
        <w:pStyle w:val="BodyText"/>
      </w:pPr>
      <w:r w:rsidRPr="0048315A">
        <w:t xml:space="preserve">Outflow boundary conditions (from the computational 2D mesh) were used along </w:t>
      </w:r>
      <w:r w:rsidR="000462A0">
        <w:t>model</w:t>
      </w:r>
      <w:r w:rsidRPr="0048315A">
        <w:t xml:space="preserve"> boundaries </w:t>
      </w:r>
      <w:r w:rsidR="00C1609F">
        <w:t>which also includes</w:t>
      </w:r>
      <w:r w:rsidRPr="0048315A">
        <w:t xml:space="preserve"> an inflow boundary condition. </w:t>
      </w:r>
      <w:r w:rsidR="00C1609F">
        <w:t xml:space="preserve">Inflow hydrograph is used from San Bernard 2D BLE and applied to the west boundary of the East Matagorda HUC-8. </w:t>
      </w:r>
      <w:r w:rsidR="00845FFB" w:rsidRPr="00845FFB">
        <w:t>Outflow boundaries were established as normal depth using approximate energy grade-line slope estimated from the LiDAR data. This allowed the boundary conditions defined as continuous boundaries to allow drainage to leave the model area freely to adjacent basins.</w:t>
      </w:r>
    </w:p>
    <w:p w14:paraId="21978163" w14:textId="193C2E39" w:rsidR="00825B8C" w:rsidRDefault="00845FFB" w:rsidP="00165F6E">
      <w:pPr>
        <w:pStyle w:val="BodyText"/>
      </w:pPr>
      <w:r w:rsidRPr="00845FFB">
        <w:t>A stage hydrograph was used as the unique outflow boundary condition along the coast.</w:t>
      </w:r>
      <w:r w:rsidR="00573C2D" w:rsidRPr="00083CFC">
        <w:t xml:space="preserve"> The water elevation was determined by</w:t>
      </w:r>
      <w:r w:rsidR="00083CFC" w:rsidRPr="00083CFC">
        <w:t xml:space="preserve"> the Mean Higher High Water (MHHW) of the nearby tide station. </w:t>
      </w:r>
      <w:r w:rsidR="00573C2D" w:rsidRPr="00083CFC">
        <w:t xml:space="preserve">The </w:t>
      </w:r>
      <w:r w:rsidR="00083CFC" w:rsidRPr="00083CFC">
        <w:t>tide stations</w:t>
      </w:r>
      <w:r w:rsidR="00573C2D" w:rsidRPr="00083CFC">
        <w:t xml:space="preserve"> referenced fo</w:t>
      </w:r>
      <w:r w:rsidR="00083CFC" w:rsidRPr="00083CFC">
        <w:t xml:space="preserve">r these boundary </w:t>
      </w:r>
      <w:r w:rsidR="00083CFC" w:rsidRPr="00E907BC">
        <w:t xml:space="preserve">conditions are </w:t>
      </w:r>
      <w:r w:rsidR="00ED59E4">
        <w:t xml:space="preserve">Matagorda City, TX (8773146) </w:t>
      </w:r>
      <w:r w:rsidR="00083CFC" w:rsidRPr="00E907BC">
        <w:t xml:space="preserve">and </w:t>
      </w:r>
      <w:r w:rsidR="00ED59E4">
        <w:t xml:space="preserve">Sargent, TX (8772985). </w:t>
      </w:r>
      <w:r w:rsidR="00083CFC" w:rsidRPr="00083CFC">
        <w:t xml:space="preserve">On the day it was accessed, the MHWW </w:t>
      </w:r>
      <w:r w:rsidR="00ED59E4">
        <w:t>was 0.88</w:t>
      </w:r>
      <w:r w:rsidR="00833571">
        <w:t xml:space="preserve"> feet</w:t>
      </w:r>
      <w:r w:rsidR="00ED59E4">
        <w:t xml:space="preserve"> and 0.796</w:t>
      </w:r>
      <w:r w:rsidR="00833571">
        <w:t xml:space="preserve"> feet</w:t>
      </w:r>
      <w:r w:rsidR="00083CFC" w:rsidRPr="00E907BC">
        <w:t>, respectively</w:t>
      </w:r>
      <w:r w:rsidR="00083CFC" w:rsidRPr="00083CFC">
        <w:t xml:space="preserve">. </w:t>
      </w:r>
      <w:r w:rsidR="00ED59E4" w:rsidRPr="00ED59E4">
        <w:t>The elevations between the two gages were averaged to get a MHHW elevation of 0.838</w:t>
      </w:r>
      <w:r w:rsidR="00833571">
        <w:t xml:space="preserve"> feet</w:t>
      </w:r>
      <w:r w:rsidR="00ED59E4">
        <w:t xml:space="preserve">, which was used in the model. </w:t>
      </w:r>
    </w:p>
    <w:p w14:paraId="0BD814F8" w14:textId="1EA5E06D" w:rsidR="000E758C" w:rsidRDefault="00165F6E" w:rsidP="00E40918">
      <w:pPr>
        <w:pStyle w:val="BodyText"/>
        <w:keepNext/>
        <w:jc w:val="center"/>
      </w:pPr>
      <w:r>
        <w:rPr>
          <w:noProof/>
        </w:rPr>
        <w:drawing>
          <wp:inline distT="0" distB="0" distL="0" distR="0" wp14:anchorId="1F20D5FE" wp14:editId="5247D506">
            <wp:extent cx="4387559" cy="567801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exas_2d\60631594_TWDB_E_MatagordaBay_1209_BLE\400_PRODUCTION\Engineering\EastMatBay1209\_Workspace\JF\Figures\Figure3_MeshBCgages.jp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4387559" cy="5678017"/>
                    </a:xfrm>
                    <a:prstGeom prst="rect">
                      <a:avLst/>
                    </a:prstGeom>
                    <a:noFill/>
                    <a:ln>
                      <a:noFill/>
                    </a:ln>
                  </pic:spPr>
                </pic:pic>
              </a:graphicData>
            </a:graphic>
          </wp:inline>
        </w:drawing>
      </w:r>
    </w:p>
    <w:p w14:paraId="7BA9307A" w14:textId="77777777" w:rsidR="000E758C" w:rsidRDefault="000E758C" w:rsidP="001E6F4A">
      <w:pPr>
        <w:pStyle w:val="Caption"/>
        <w:jc w:val="center"/>
      </w:pPr>
      <w:bookmarkStart w:id="46" w:name="_Ref61261356"/>
      <w:bookmarkStart w:id="47" w:name="_Toc106979742"/>
      <w:r>
        <w:t xml:space="preserve">Figure </w:t>
      </w:r>
      <w:r w:rsidR="00CA2514">
        <w:fldChar w:fldCharType="begin"/>
      </w:r>
      <w:r w:rsidR="00CA2514">
        <w:instrText xml:space="preserve"> SEQ Figure \* ARABIC </w:instrText>
      </w:r>
      <w:r w:rsidR="00CA2514">
        <w:fldChar w:fldCharType="separate"/>
      </w:r>
      <w:r w:rsidR="009258DA">
        <w:rPr>
          <w:noProof/>
        </w:rPr>
        <w:t>6</w:t>
      </w:r>
      <w:r w:rsidR="00CA2514">
        <w:fldChar w:fldCharType="end"/>
      </w:r>
      <w:bookmarkEnd w:id="46"/>
      <w:r>
        <w:t xml:space="preserve">: </w:t>
      </w:r>
      <w:r w:rsidRPr="00645BE9">
        <w:t>RAS5 2D Computational Mesh and Boundary Conditions and USGS Peak Streamflow Gages</w:t>
      </w:r>
      <w:bookmarkEnd w:id="47"/>
    </w:p>
    <w:p w14:paraId="44E6B0ED" w14:textId="77777777" w:rsidR="00165F6E" w:rsidRDefault="00165F6E" w:rsidP="00165F6E">
      <w:pPr>
        <w:pStyle w:val="BodyText"/>
      </w:pPr>
    </w:p>
    <w:p w14:paraId="76602BAB" w14:textId="77777777" w:rsidR="00976A14" w:rsidRDefault="00976A14" w:rsidP="00E413BF">
      <w:pPr>
        <w:pStyle w:val="Heading3"/>
      </w:pPr>
      <w:bookmarkStart w:id="48" w:name="_Toc106979710"/>
      <w:r>
        <w:lastRenderedPageBreak/>
        <w:t>Hydrology</w:t>
      </w:r>
      <w:bookmarkEnd w:id="48"/>
    </w:p>
    <w:p w14:paraId="14B723B5" w14:textId="7A928CEC" w:rsidR="00712222" w:rsidRDefault="0048315A" w:rsidP="00825B8C">
      <w:pPr>
        <w:pStyle w:val="BodyText"/>
      </w:pPr>
      <w:r w:rsidRPr="0048315A">
        <w:t>Precipitation frequency data (NOAA</w:t>
      </w:r>
      <w:r w:rsidR="007753C4">
        <w:t xml:space="preserve">  Atlas 14</w:t>
      </w:r>
      <w:r w:rsidRPr="0048315A">
        <w:t>, 201</w:t>
      </w:r>
      <w:r w:rsidR="007753C4">
        <w:t>8</w:t>
      </w:r>
      <w:r w:rsidRPr="0048315A">
        <w:t>) was used for this study. These data were obtained from NOAA’s Precipitation Frequency Data Server (PFDS) (</w:t>
      </w:r>
      <w:hyperlink r:id="rId19" w:history="1">
        <w:r w:rsidR="000E392F" w:rsidRPr="000E55C1">
          <w:rPr>
            <w:rStyle w:val="Hyperlink"/>
          </w:rPr>
          <w:t>http://hdsc.nws.noaa.gov/hdsc/pfds/index.html</w:t>
        </w:r>
      </w:hyperlink>
      <w:r w:rsidRPr="0048315A">
        <w:t>)</w:t>
      </w:r>
      <w:r w:rsidR="000E392F">
        <w:t xml:space="preserve">, </w:t>
      </w:r>
      <w:r w:rsidR="000E392F" w:rsidRPr="004D0A69">
        <w:t xml:space="preserve">and appropriate values for all sub-basin elements were determined considering spatial variation and a representative total </w:t>
      </w:r>
      <w:r w:rsidR="000E392F" w:rsidRPr="00E907BC">
        <w:t xml:space="preserve">for </w:t>
      </w:r>
      <w:r w:rsidR="00121695">
        <w:t>East Matagorda Bay</w:t>
      </w:r>
      <w:r w:rsidR="000E392F" w:rsidRPr="00E907BC">
        <w:t xml:space="preserve">. </w:t>
      </w:r>
      <w:r w:rsidR="000E392F" w:rsidRPr="004D0A69">
        <w:t>Excess precipitation for the 2D mesh was d</w:t>
      </w:r>
      <w:r w:rsidR="00C55775">
        <w:t xml:space="preserve">eveloped as described in Section </w:t>
      </w:r>
      <w:r w:rsidR="00C55775">
        <w:fldChar w:fldCharType="begin"/>
      </w:r>
      <w:r w:rsidR="00C55775">
        <w:instrText xml:space="preserve"> REF _Ref81923609 \r \h </w:instrText>
      </w:r>
      <w:r w:rsidR="00C55775">
        <w:fldChar w:fldCharType="separate"/>
      </w:r>
      <w:r w:rsidR="009258DA">
        <w:t>2.2.3.1</w:t>
      </w:r>
      <w:r w:rsidR="00C55775">
        <w:fldChar w:fldCharType="end"/>
      </w:r>
      <w:r w:rsidR="00C55775">
        <w:t xml:space="preserve">. </w:t>
      </w:r>
      <w:r w:rsidRPr="0048315A">
        <w:t xml:space="preserve">The 10-, 4-, 2-, 1-, and 0.2-percent annual chance 24-hour precipitation depths for all sub-basin elements were determined by area-weighted intersection of gridded PFDS data with sub-basins. </w:t>
      </w:r>
    </w:p>
    <w:p w14:paraId="59C9C179" w14:textId="7C233F6E" w:rsidR="00A6373D" w:rsidRDefault="00825B8C" w:rsidP="001634C5">
      <w:pPr>
        <w:pStyle w:val="BodyText"/>
      </w:pPr>
      <w:r>
        <w:t>Existing four USGS streamflow gages that fall outside the HUC-8 boundary were not considered for hydrolog</w:t>
      </w:r>
      <w:r w:rsidR="001634C5">
        <w:t xml:space="preserve">ical and calibration purposes. </w:t>
      </w:r>
    </w:p>
    <w:p w14:paraId="3D002F08" w14:textId="77777777" w:rsidR="00E40918" w:rsidRDefault="00976A14" w:rsidP="00E413BF">
      <w:pPr>
        <w:pStyle w:val="Heading4"/>
      </w:pPr>
      <w:bookmarkStart w:id="49" w:name="_Ref81923609"/>
      <w:bookmarkStart w:id="50" w:name="_Toc106979711"/>
      <w:r w:rsidRPr="00E413BF">
        <w:t>Excess Precipitation for 2D Computational Mesh</w:t>
      </w:r>
      <w:bookmarkEnd w:id="49"/>
      <w:bookmarkEnd w:id="50"/>
    </w:p>
    <w:p w14:paraId="30C5A23B" w14:textId="3FFF7F47" w:rsidR="00DB7F14" w:rsidRPr="004D0A69" w:rsidRDefault="00E40918" w:rsidP="00E40918">
      <w:pPr>
        <w:pStyle w:val="BodyText"/>
      </w:pPr>
      <w:r>
        <w:t>HEC-HMS version 4.6</w:t>
      </w:r>
      <w:r w:rsidRPr="004D0A69">
        <w:t xml:space="preserve"> was used to apply the </w:t>
      </w:r>
      <w:r>
        <w:t>Soil Conservation Service (</w:t>
      </w:r>
      <w:r w:rsidRPr="004D0A69">
        <w:t>SCS</w:t>
      </w:r>
      <w:r>
        <w:t>)</w:t>
      </w:r>
      <w:r w:rsidRPr="004D0A69">
        <w:t xml:space="preserve"> Curve Number method to calculate losses and define excess precipitation for </w:t>
      </w:r>
      <w:r>
        <w:t>this</w:t>
      </w:r>
      <w:r w:rsidRPr="004D0A69">
        <w:t xml:space="preserve"> watershed</w:t>
      </w:r>
      <w:r w:rsidRPr="0004147B">
        <w:t>. Temporal distributions of point rainfall totals were defined using 24-</w:t>
      </w:r>
      <w:r w:rsidR="006228F2" w:rsidRPr="0004147B">
        <w:t>hour, frequency-based</w:t>
      </w:r>
      <w:r w:rsidRPr="0004147B">
        <w:t xml:space="preserve"> storm distributions.</w:t>
      </w:r>
      <w:r w:rsidRPr="004D0A69">
        <w:t xml:space="preserve">  The plus and minus standard error for the 1</w:t>
      </w:r>
      <w:r w:rsidR="008464CC">
        <w:t>-percent</w:t>
      </w:r>
      <w:r w:rsidRPr="004D0A69">
        <w:t xml:space="preserve"> annual chance precipitation depths were determined as the upper and lower 84% confidence limits on the nominal 1</w:t>
      </w:r>
      <w:r w:rsidR="008464CC">
        <w:t>-percent</w:t>
      </w:r>
      <w:r w:rsidRPr="004D0A69">
        <w:t xml:space="preserve"> depth, assuming a normal distribution of the logarithms for the precipitation depths.</w:t>
      </w:r>
      <w:r w:rsidR="0050705B">
        <w:t xml:space="preserve"> </w:t>
      </w:r>
      <w:r w:rsidR="00DB7F14">
        <w:t xml:space="preserve">An areal reduction as per </w:t>
      </w:r>
      <w:r w:rsidR="0050705B">
        <w:t>Technical Paper 40 (</w:t>
      </w:r>
      <w:r w:rsidR="00DB7F14">
        <w:t>TP</w:t>
      </w:r>
      <w:r w:rsidR="0050705B">
        <w:t>-</w:t>
      </w:r>
      <w:r w:rsidR="00DB7F14">
        <w:t>40</w:t>
      </w:r>
      <w:r w:rsidR="0050705B">
        <w:t>)</w:t>
      </w:r>
      <w:r w:rsidR="00681A1C">
        <w:t xml:space="preserve"> </w:t>
      </w:r>
      <w:r w:rsidR="00DB7F14">
        <w:t>was used in HEC-HMS on all recurrence interval total precipitation depths in order to determine the effective precipitation for the sub-basin representing 2D mesh.</w:t>
      </w:r>
      <w:r w:rsidR="0050705B">
        <w:t xml:space="preserve"> </w:t>
      </w:r>
    </w:p>
    <w:p w14:paraId="1D42BB4E" w14:textId="2F723CD3" w:rsidR="00E40918" w:rsidRPr="004D0A69" w:rsidRDefault="00E40918" w:rsidP="00E40918">
      <w:pPr>
        <w:pStyle w:val="BodyText"/>
      </w:pPr>
      <w:r w:rsidRPr="004D0A69">
        <w:t xml:space="preserve">In addition to recurrence interval precipitation estimates, NOAA Atlas 14 provides 90% confidence intervals of reported precipitation values. </w:t>
      </w:r>
      <w:r>
        <w:t xml:space="preserve"> </w:t>
      </w:r>
      <w:r w:rsidRPr="004D0A69">
        <w:t>On a normal distribution curve, 90% confidence intervals (i.e. the upper and lower 95% confidence limits) correspond to +/- 1.645 standard deviations. The 1</w:t>
      </w:r>
      <w:r w:rsidR="008464CC">
        <w:t>-percent</w:t>
      </w:r>
      <w:r w:rsidRPr="004D0A69">
        <w:t xml:space="preserve"> plus and minus events are defined to be one standard deviation above and below the 1</w:t>
      </w:r>
      <w:r w:rsidR="008464CC">
        <w:t>-percent</w:t>
      </w:r>
      <w:r w:rsidRPr="004D0A69">
        <w:t xml:space="preserve"> event.</w:t>
      </w:r>
      <w:r>
        <w:t xml:space="preserve"> </w:t>
      </w:r>
      <w:r w:rsidRPr="004D0A69">
        <w:t xml:space="preserve"> It should be noted that the standard errors for the 1</w:t>
      </w:r>
      <w:r w:rsidR="008464CC">
        <w:t>-percent</w:t>
      </w:r>
      <w:r w:rsidRPr="004D0A69">
        <w:t xml:space="preserve"> rainfall depth were based on the depth used post-areal reduction.</w:t>
      </w:r>
      <w:r w:rsidR="0050705B">
        <w:t xml:space="preserve"> </w:t>
      </w:r>
      <w:r w:rsidR="00845FFB" w:rsidRPr="00845FFB">
        <w:t xml:space="preserve">The estimated 1-percent plus and minus rainfall depths are shown, alongside the other events, in Table </w:t>
      </w:r>
      <w:r w:rsidR="0043233E">
        <w:t>5</w:t>
      </w:r>
      <w:r w:rsidR="00845FFB" w:rsidRPr="00845FFB">
        <w:t xml:space="preserve"> later in this section</w:t>
      </w:r>
    </w:p>
    <w:p w14:paraId="241852F7" w14:textId="63A11072" w:rsidR="00976A14" w:rsidRPr="00E413BF" w:rsidRDefault="00E40918" w:rsidP="00F5455A">
      <w:pPr>
        <w:pStyle w:val="BodyText"/>
      </w:pPr>
      <w:r w:rsidRPr="004D0A69">
        <w:t xml:space="preserve">Curve </w:t>
      </w:r>
      <w:r>
        <w:t>n</w:t>
      </w:r>
      <w:r w:rsidRPr="004D0A69">
        <w:t>umbers were computed by intersecting the National Land Cover Dataset (NLCD) 201</w:t>
      </w:r>
      <w:r>
        <w:t>6</w:t>
      </w:r>
      <w:r w:rsidRPr="004D0A69">
        <w:t xml:space="preserve"> coverage and </w:t>
      </w:r>
      <w:r w:rsidR="00162E9B">
        <w:t>National Resources Conservation Service (</w:t>
      </w:r>
      <w:r w:rsidR="00162E9B" w:rsidRPr="004D0A69">
        <w:t>NRCS</w:t>
      </w:r>
      <w:r w:rsidR="00162E9B">
        <w:t>)</w:t>
      </w:r>
      <w:r w:rsidRPr="004D0A69">
        <w:t xml:space="preserve"> soils data based on the matrix presented in</w:t>
      </w:r>
      <w:r>
        <w:t xml:space="preserve"> </w:t>
      </w:r>
      <w:r>
        <w:fldChar w:fldCharType="begin"/>
      </w:r>
      <w:r>
        <w:instrText xml:space="preserve"> REF _Ref61506020 \h </w:instrText>
      </w:r>
      <w:r>
        <w:fldChar w:fldCharType="separate"/>
      </w:r>
      <w:r w:rsidR="009258DA">
        <w:t xml:space="preserve">Table </w:t>
      </w:r>
      <w:r w:rsidR="009258DA">
        <w:rPr>
          <w:noProof/>
        </w:rPr>
        <w:t>3</w:t>
      </w:r>
      <w:r>
        <w:fldChar w:fldCharType="end"/>
      </w:r>
      <w:r w:rsidRPr="004D0A69">
        <w:t>.</w:t>
      </w:r>
      <w:r w:rsidR="00F5455A" w:rsidRPr="00E413BF">
        <w:t xml:space="preserve"> </w:t>
      </w:r>
    </w:p>
    <w:p w14:paraId="543386FA" w14:textId="2FABF2B4" w:rsidR="00EA2332" w:rsidRDefault="00EA2332" w:rsidP="00EA2332">
      <w:pPr>
        <w:pStyle w:val="Caption"/>
        <w:jc w:val="center"/>
      </w:pPr>
      <w:bookmarkStart w:id="51" w:name="_Ref61506020"/>
      <w:bookmarkStart w:id="52" w:name="_Toc106979755"/>
      <w:r>
        <w:t xml:space="preserve">Table </w:t>
      </w:r>
      <w:r>
        <w:fldChar w:fldCharType="begin"/>
      </w:r>
      <w:r>
        <w:instrText xml:space="preserve"> SEQ Table \* ARABIC </w:instrText>
      </w:r>
      <w:r>
        <w:fldChar w:fldCharType="separate"/>
      </w:r>
      <w:r w:rsidR="009258DA">
        <w:rPr>
          <w:noProof/>
        </w:rPr>
        <w:t>3</w:t>
      </w:r>
      <w:r>
        <w:fldChar w:fldCharType="end"/>
      </w:r>
      <w:bookmarkEnd w:id="51"/>
      <w:r>
        <w:t xml:space="preserve">: </w:t>
      </w:r>
      <w:r w:rsidRPr="00B83059">
        <w:t>Land Use</w:t>
      </w:r>
      <w:r w:rsidR="008464CC">
        <w:t>(LU)</w:t>
      </w:r>
      <w:r w:rsidRPr="00B83059">
        <w:t>-Soils-CN Matrix for Defining Initial Curve Number</w:t>
      </w:r>
      <w:bookmarkEnd w:id="52"/>
    </w:p>
    <w:tbl>
      <w:tblPr>
        <w:tblW w:w="9540" w:type="dxa"/>
        <w:jc w:val="center"/>
        <w:tblLook w:val="04A0" w:firstRow="1" w:lastRow="0" w:firstColumn="1" w:lastColumn="0" w:noHBand="0" w:noVBand="1"/>
      </w:tblPr>
      <w:tblGrid>
        <w:gridCol w:w="1308"/>
        <w:gridCol w:w="3076"/>
        <w:gridCol w:w="1289"/>
        <w:gridCol w:w="1289"/>
        <w:gridCol w:w="1289"/>
        <w:gridCol w:w="1289"/>
      </w:tblGrid>
      <w:tr w:rsidR="0048315A" w:rsidRPr="00DF73E6" w14:paraId="4EDDE561" w14:textId="77777777" w:rsidTr="00C4776C">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auto" w:fill="00B5E2" w:themeFill="accent1"/>
            <w:vAlign w:val="center"/>
            <w:hideMark/>
          </w:tcPr>
          <w:p w14:paraId="57CDF5F7"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1361FA12"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auto" w:fill="00B5E2" w:themeFill="accent1"/>
            <w:vAlign w:val="center"/>
            <w:hideMark/>
          </w:tcPr>
          <w:p w14:paraId="30C34940"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Times New Roman"/>
                <w:b/>
                <w:bCs/>
                <w:color w:val="FFFFFF"/>
                <w:sz w:val="20"/>
                <w:szCs w:val="20"/>
              </w:rPr>
              <w:t>Hydrologic Soil Group</w:t>
            </w:r>
          </w:p>
        </w:tc>
      </w:tr>
      <w:tr w:rsidR="0048315A" w:rsidRPr="00DF73E6" w14:paraId="28EEEB85" w14:textId="77777777" w:rsidTr="00C4776C">
        <w:trPr>
          <w:trHeight w:val="315"/>
          <w:tblHeader/>
          <w:jc w:val="center"/>
        </w:trPr>
        <w:tc>
          <w:tcPr>
            <w:tcW w:w="1308" w:type="dxa"/>
            <w:vMerge/>
            <w:tcBorders>
              <w:top w:val="single" w:sz="8" w:space="0" w:color="3379BD"/>
              <w:left w:val="single" w:sz="8" w:space="0" w:color="3379BD"/>
              <w:bottom w:val="single" w:sz="8" w:space="0" w:color="3379BD"/>
              <w:right w:val="nil"/>
            </w:tcBorders>
            <w:shd w:val="clear" w:color="auto" w:fill="00B5E2" w:themeFill="accent1"/>
            <w:vAlign w:val="center"/>
            <w:hideMark/>
          </w:tcPr>
          <w:p w14:paraId="31B59EDE" w14:textId="77777777" w:rsidR="0048315A" w:rsidRPr="00DF73E6" w:rsidRDefault="0048315A" w:rsidP="00161A02">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1F9C8251" w14:textId="77777777" w:rsidR="0048315A" w:rsidRPr="00DF73E6" w:rsidRDefault="0048315A" w:rsidP="00161A02">
            <w:pPr>
              <w:rPr>
                <w:rFonts w:ascii="Calibri" w:eastAsia="Times New Roman" w:hAnsi="Calibri" w:cs="Times New Roman"/>
                <w:b/>
                <w:bCs/>
                <w:color w:val="FFFFFF"/>
                <w:sz w:val="20"/>
                <w:szCs w:val="20"/>
              </w:rPr>
            </w:pP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524024D5"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A</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01D1DD31"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B</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B1F6429"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C</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2E525E0D"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D</w:t>
            </w:r>
          </w:p>
        </w:tc>
      </w:tr>
      <w:tr w:rsidR="0048315A" w:rsidRPr="00DF73E6" w14:paraId="4143DBD1"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0CE1C2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11</w:t>
            </w:r>
          </w:p>
        </w:tc>
        <w:tc>
          <w:tcPr>
            <w:tcW w:w="3076" w:type="dxa"/>
            <w:tcBorders>
              <w:top w:val="nil"/>
              <w:left w:val="nil"/>
              <w:bottom w:val="single" w:sz="8" w:space="0" w:color="3379BD"/>
              <w:right w:val="single" w:sz="8" w:space="0" w:color="3379BD"/>
            </w:tcBorders>
            <w:shd w:val="clear" w:color="000000" w:fill="DFE3E5"/>
            <w:vAlign w:val="center"/>
            <w:hideMark/>
          </w:tcPr>
          <w:p w14:paraId="2E1A6E37"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Open Water</w:t>
            </w:r>
          </w:p>
        </w:tc>
        <w:tc>
          <w:tcPr>
            <w:tcW w:w="1289" w:type="dxa"/>
            <w:tcBorders>
              <w:top w:val="nil"/>
              <w:left w:val="nil"/>
              <w:bottom w:val="single" w:sz="8" w:space="0" w:color="3379BD"/>
              <w:right w:val="single" w:sz="8" w:space="0" w:color="3379BD"/>
            </w:tcBorders>
            <w:shd w:val="clear" w:color="000000" w:fill="DFE3E5"/>
            <w:vAlign w:val="center"/>
            <w:hideMark/>
          </w:tcPr>
          <w:p w14:paraId="4703056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59F41172"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34E1D02"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66BB79F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r>
      <w:tr w:rsidR="0048315A" w:rsidRPr="00DF73E6" w14:paraId="0D0C2497"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6354C9E6"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21</w:t>
            </w:r>
          </w:p>
        </w:tc>
        <w:tc>
          <w:tcPr>
            <w:tcW w:w="3076" w:type="dxa"/>
            <w:tcBorders>
              <w:top w:val="nil"/>
              <w:left w:val="nil"/>
              <w:bottom w:val="single" w:sz="8" w:space="0" w:color="3379BD"/>
              <w:right w:val="single" w:sz="8" w:space="0" w:color="3379BD"/>
            </w:tcBorders>
            <w:shd w:val="clear" w:color="auto" w:fill="auto"/>
            <w:vAlign w:val="center"/>
            <w:hideMark/>
          </w:tcPr>
          <w:p w14:paraId="46D268C0"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Open Space</w:t>
            </w:r>
          </w:p>
        </w:tc>
        <w:tc>
          <w:tcPr>
            <w:tcW w:w="1289" w:type="dxa"/>
            <w:tcBorders>
              <w:top w:val="nil"/>
              <w:left w:val="nil"/>
              <w:bottom w:val="single" w:sz="8" w:space="0" w:color="3379BD"/>
              <w:right w:val="single" w:sz="8" w:space="0" w:color="3379BD"/>
            </w:tcBorders>
            <w:shd w:val="clear" w:color="auto" w:fill="auto"/>
            <w:vAlign w:val="center"/>
            <w:hideMark/>
          </w:tcPr>
          <w:p w14:paraId="110972A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auto" w:fill="auto"/>
            <w:vAlign w:val="center"/>
            <w:hideMark/>
          </w:tcPr>
          <w:p w14:paraId="32814A6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69</w:t>
            </w:r>
          </w:p>
        </w:tc>
        <w:tc>
          <w:tcPr>
            <w:tcW w:w="1289" w:type="dxa"/>
            <w:tcBorders>
              <w:top w:val="nil"/>
              <w:left w:val="nil"/>
              <w:bottom w:val="single" w:sz="8" w:space="0" w:color="3379BD"/>
              <w:right w:val="single" w:sz="8" w:space="0" w:color="3379BD"/>
            </w:tcBorders>
            <w:shd w:val="clear" w:color="auto" w:fill="auto"/>
            <w:vAlign w:val="center"/>
            <w:hideMark/>
          </w:tcPr>
          <w:p w14:paraId="250F954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79</w:t>
            </w:r>
          </w:p>
        </w:tc>
        <w:tc>
          <w:tcPr>
            <w:tcW w:w="1289" w:type="dxa"/>
            <w:tcBorders>
              <w:top w:val="nil"/>
              <w:left w:val="nil"/>
              <w:bottom w:val="single" w:sz="8" w:space="0" w:color="3379BD"/>
              <w:right w:val="single" w:sz="8" w:space="0" w:color="3379BD"/>
            </w:tcBorders>
            <w:shd w:val="clear" w:color="auto" w:fill="auto"/>
            <w:vAlign w:val="center"/>
            <w:hideMark/>
          </w:tcPr>
          <w:p w14:paraId="61DD978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84</w:t>
            </w:r>
          </w:p>
        </w:tc>
      </w:tr>
      <w:tr w:rsidR="0048315A" w:rsidRPr="00DF73E6" w14:paraId="732953DF"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5E46DF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22</w:t>
            </w:r>
          </w:p>
        </w:tc>
        <w:tc>
          <w:tcPr>
            <w:tcW w:w="3076" w:type="dxa"/>
            <w:tcBorders>
              <w:top w:val="nil"/>
              <w:left w:val="nil"/>
              <w:bottom w:val="single" w:sz="8" w:space="0" w:color="3379BD"/>
              <w:right w:val="single" w:sz="8" w:space="0" w:color="3379BD"/>
            </w:tcBorders>
            <w:shd w:val="clear" w:color="000000" w:fill="DFE3E5"/>
            <w:vAlign w:val="center"/>
            <w:hideMark/>
          </w:tcPr>
          <w:p w14:paraId="475AECDA"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Low Intensity</w:t>
            </w:r>
          </w:p>
        </w:tc>
        <w:tc>
          <w:tcPr>
            <w:tcW w:w="1289" w:type="dxa"/>
            <w:tcBorders>
              <w:top w:val="nil"/>
              <w:left w:val="nil"/>
              <w:bottom w:val="single" w:sz="8" w:space="0" w:color="3379BD"/>
              <w:right w:val="single" w:sz="8" w:space="0" w:color="3379BD"/>
            </w:tcBorders>
            <w:shd w:val="clear" w:color="000000" w:fill="DFE3E5"/>
            <w:vAlign w:val="center"/>
            <w:hideMark/>
          </w:tcPr>
          <w:p w14:paraId="063D3E6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hideMark/>
          </w:tcPr>
          <w:p w14:paraId="76902C7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75</w:t>
            </w:r>
          </w:p>
        </w:tc>
        <w:tc>
          <w:tcPr>
            <w:tcW w:w="1289" w:type="dxa"/>
            <w:tcBorders>
              <w:top w:val="nil"/>
              <w:left w:val="nil"/>
              <w:bottom w:val="single" w:sz="8" w:space="0" w:color="3379BD"/>
              <w:right w:val="single" w:sz="8" w:space="0" w:color="3379BD"/>
            </w:tcBorders>
            <w:shd w:val="clear" w:color="000000" w:fill="DFE3E5"/>
            <w:vAlign w:val="center"/>
            <w:hideMark/>
          </w:tcPr>
          <w:p w14:paraId="1406C7C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83</w:t>
            </w:r>
          </w:p>
        </w:tc>
        <w:tc>
          <w:tcPr>
            <w:tcW w:w="1289" w:type="dxa"/>
            <w:tcBorders>
              <w:top w:val="nil"/>
              <w:left w:val="nil"/>
              <w:bottom w:val="single" w:sz="8" w:space="0" w:color="3379BD"/>
              <w:right w:val="single" w:sz="8" w:space="0" w:color="3379BD"/>
            </w:tcBorders>
            <w:shd w:val="clear" w:color="000000" w:fill="DFE3E5"/>
            <w:vAlign w:val="center"/>
            <w:hideMark/>
          </w:tcPr>
          <w:p w14:paraId="632A91D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r>
      <w:tr w:rsidR="0048315A" w:rsidRPr="00DF73E6" w14:paraId="332F850D"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1383746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23</w:t>
            </w:r>
          </w:p>
        </w:tc>
        <w:tc>
          <w:tcPr>
            <w:tcW w:w="3076" w:type="dxa"/>
            <w:tcBorders>
              <w:top w:val="nil"/>
              <w:left w:val="nil"/>
              <w:bottom w:val="single" w:sz="8" w:space="0" w:color="3379BD"/>
              <w:right w:val="single" w:sz="8" w:space="0" w:color="3379BD"/>
            </w:tcBorders>
            <w:shd w:val="clear" w:color="auto" w:fill="auto"/>
            <w:vAlign w:val="center"/>
            <w:hideMark/>
          </w:tcPr>
          <w:p w14:paraId="35150D33"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Medium Intensity</w:t>
            </w:r>
          </w:p>
        </w:tc>
        <w:tc>
          <w:tcPr>
            <w:tcW w:w="1289" w:type="dxa"/>
            <w:tcBorders>
              <w:top w:val="nil"/>
              <w:left w:val="nil"/>
              <w:bottom w:val="single" w:sz="8" w:space="0" w:color="3379BD"/>
              <w:right w:val="single" w:sz="8" w:space="0" w:color="3379BD"/>
            </w:tcBorders>
            <w:shd w:val="clear" w:color="auto" w:fill="auto"/>
            <w:vAlign w:val="center"/>
            <w:hideMark/>
          </w:tcPr>
          <w:p w14:paraId="03A8347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81</w:t>
            </w:r>
          </w:p>
        </w:tc>
        <w:tc>
          <w:tcPr>
            <w:tcW w:w="1289" w:type="dxa"/>
            <w:tcBorders>
              <w:top w:val="nil"/>
              <w:left w:val="nil"/>
              <w:bottom w:val="single" w:sz="8" w:space="0" w:color="3379BD"/>
              <w:right w:val="single" w:sz="8" w:space="0" w:color="3379BD"/>
            </w:tcBorders>
            <w:shd w:val="clear" w:color="auto" w:fill="auto"/>
            <w:vAlign w:val="center"/>
            <w:hideMark/>
          </w:tcPr>
          <w:p w14:paraId="66F0C7D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88</w:t>
            </w:r>
          </w:p>
        </w:tc>
        <w:tc>
          <w:tcPr>
            <w:tcW w:w="1289" w:type="dxa"/>
            <w:tcBorders>
              <w:top w:val="nil"/>
              <w:left w:val="nil"/>
              <w:bottom w:val="single" w:sz="8" w:space="0" w:color="3379BD"/>
              <w:right w:val="single" w:sz="8" w:space="0" w:color="3379BD"/>
            </w:tcBorders>
            <w:shd w:val="clear" w:color="auto" w:fill="auto"/>
            <w:vAlign w:val="center"/>
            <w:hideMark/>
          </w:tcPr>
          <w:p w14:paraId="3E3049F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91</w:t>
            </w:r>
          </w:p>
        </w:tc>
        <w:tc>
          <w:tcPr>
            <w:tcW w:w="1289" w:type="dxa"/>
            <w:tcBorders>
              <w:top w:val="nil"/>
              <w:left w:val="nil"/>
              <w:bottom w:val="single" w:sz="8" w:space="0" w:color="3379BD"/>
              <w:right w:val="single" w:sz="8" w:space="0" w:color="3379BD"/>
            </w:tcBorders>
            <w:shd w:val="clear" w:color="auto" w:fill="auto"/>
            <w:vAlign w:val="center"/>
            <w:hideMark/>
          </w:tcPr>
          <w:p w14:paraId="5D91888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48315A" w:rsidRPr="00DF73E6" w14:paraId="4D0BCA90"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41100DA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24</w:t>
            </w:r>
          </w:p>
        </w:tc>
        <w:tc>
          <w:tcPr>
            <w:tcW w:w="3076" w:type="dxa"/>
            <w:tcBorders>
              <w:top w:val="nil"/>
              <w:left w:val="nil"/>
              <w:bottom w:val="single" w:sz="8" w:space="0" w:color="3379BD"/>
              <w:right w:val="single" w:sz="8" w:space="0" w:color="3379BD"/>
            </w:tcBorders>
            <w:shd w:val="clear" w:color="000000" w:fill="DFE3E5"/>
            <w:vAlign w:val="center"/>
            <w:hideMark/>
          </w:tcPr>
          <w:p w14:paraId="1FE98A67"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High Intensity</w:t>
            </w:r>
          </w:p>
        </w:tc>
        <w:tc>
          <w:tcPr>
            <w:tcW w:w="1289" w:type="dxa"/>
            <w:tcBorders>
              <w:top w:val="nil"/>
              <w:left w:val="nil"/>
              <w:bottom w:val="single" w:sz="8" w:space="0" w:color="3379BD"/>
              <w:right w:val="single" w:sz="8" w:space="0" w:color="3379BD"/>
            </w:tcBorders>
            <w:shd w:val="clear" w:color="000000" w:fill="DFE3E5"/>
            <w:vAlign w:val="center"/>
            <w:hideMark/>
          </w:tcPr>
          <w:p w14:paraId="5D6F621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89</w:t>
            </w:r>
          </w:p>
        </w:tc>
        <w:tc>
          <w:tcPr>
            <w:tcW w:w="1289" w:type="dxa"/>
            <w:tcBorders>
              <w:top w:val="nil"/>
              <w:left w:val="nil"/>
              <w:bottom w:val="single" w:sz="8" w:space="0" w:color="3379BD"/>
              <w:right w:val="single" w:sz="8" w:space="0" w:color="3379BD"/>
            </w:tcBorders>
            <w:shd w:val="clear" w:color="000000" w:fill="DFE3E5"/>
            <w:vAlign w:val="center"/>
            <w:hideMark/>
          </w:tcPr>
          <w:p w14:paraId="1513E46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92</w:t>
            </w:r>
          </w:p>
        </w:tc>
        <w:tc>
          <w:tcPr>
            <w:tcW w:w="1289" w:type="dxa"/>
            <w:tcBorders>
              <w:top w:val="nil"/>
              <w:left w:val="nil"/>
              <w:bottom w:val="single" w:sz="8" w:space="0" w:color="3379BD"/>
              <w:right w:val="single" w:sz="8" w:space="0" w:color="3379BD"/>
            </w:tcBorders>
            <w:shd w:val="clear" w:color="000000" w:fill="DFE3E5"/>
            <w:vAlign w:val="center"/>
            <w:hideMark/>
          </w:tcPr>
          <w:p w14:paraId="372F0709"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94</w:t>
            </w:r>
          </w:p>
        </w:tc>
        <w:tc>
          <w:tcPr>
            <w:tcW w:w="1289" w:type="dxa"/>
            <w:tcBorders>
              <w:top w:val="nil"/>
              <w:left w:val="nil"/>
              <w:bottom w:val="single" w:sz="8" w:space="0" w:color="3379BD"/>
              <w:right w:val="single" w:sz="8" w:space="0" w:color="3379BD"/>
            </w:tcBorders>
            <w:shd w:val="clear" w:color="000000" w:fill="DFE3E5"/>
            <w:vAlign w:val="center"/>
            <w:hideMark/>
          </w:tcPr>
          <w:p w14:paraId="222DAB2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r>
      <w:tr w:rsidR="0048315A" w:rsidRPr="00DF73E6" w14:paraId="73BC7996"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866D68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31</w:t>
            </w:r>
          </w:p>
        </w:tc>
        <w:tc>
          <w:tcPr>
            <w:tcW w:w="3076" w:type="dxa"/>
            <w:tcBorders>
              <w:top w:val="nil"/>
              <w:left w:val="nil"/>
              <w:bottom w:val="single" w:sz="8" w:space="0" w:color="3379BD"/>
              <w:right w:val="single" w:sz="8" w:space="0" w:color="3379BD"/>
            </w:tcBorders>
            <w:shd w:val="clear" w:color="auto" w:fill="auto"/>
            <w:vAlign w:val="center"/>
            <w:hideMark/>
          </w:tcPr>
          <w:p w14:paraId="7C408ED8"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Barren Land</w:t>
            </w:r>
          </w:p>
        </w:tc>
        <w:tc>
          <w:tcPr>
            <w:tcW w:w="1289" w:type="dxa"/>
            <w:tcBorders>
              <w:top w:val="nil"/>
              <w:left w:val="nil"/>
              <w:bottom w:val="single" w:sz="8" w:space="0" w:color="3379BD"/>
              <w:right w:val="single" w:sz="8" w:space="0" w:color="3379BD"/>
            </w:tcBorders>
            <w:shd w:val="clear" w:color="auto" w:fill="auto"/>
            <w:vAlign w:val="center"/>
            <w:hideMark/>
          </w:tcPr>
          <w:p w14:paraId="53B4EF3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shd w:val="clear" w:color="auto" w:fill="auto"/>
            <w:vAlign w:val="center"/>
            <w:hideMark/>
          </w:tcPr>
          <w:p w14:paraId="5F4965B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auto" w:fill="auto"/>
            <w:vAlign w:val="center"/>
            <w:hideMark/>
          </w:tcPr>
          <w:p w14:paraId="1DD131A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auto" w:fill="auto"/>
            <w:vAlign w:val="center"/>
            <w:hideMark/>
          </w:tcPr>
          <w:p w14:paraId="7D6A57E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48315A" w:rsidRPr="00DF73E6" w14:paraId="68FD22DB"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09162C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41</w:t>
            </w:r>
          </w:p>
        </w:tc>
        <w:tc>
          <w:tcPr>
            <w:tcW w:w="3076" w:type="dxa"/>
            <w:tcBorders>
              <w:top w:val="nil"/>
              <w:left w:val="nil"/>
              <w:bottom w:val="single" w:sz="8" w:space="0" w:color="3379BD"/>
              <w:right w:val="single" w:sz="8" w:space="0" w:color="3379BD"/>
            </w:tcBorders>
            <w:shd w:val="clear" w:color="000000" w:fill="DFE3E5"/>
            <w:vAlign w:val="center"/>
            <w:hideMark/>
          </w:tcPr>
          <w:p w14:paraId="048867A9"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Deciduous Forest</w:t>
            </w:r>
          </w:p>
        </w:tc>
        <w:tc>
          <w:tcPr>
            <w:tcW w:w="1289" w:type="dxa"/>
            <w:tcBorders>
              <w:top w:val="nil"/>
              <w:left w:val="nil"/>
              <w:bottom w:val="single" w:sz="8" w:space="0" w:color="3379BD"/>
              <w:right w:val="single" w:sz="8" w:space="0" w:color="3379BD"/>
            </w:tcBorders>
            <w:shd w:val="clear" w:color="000000" w:fill="DFE3E5"/>
            <w:vAlign w:val="center"/>
            <w:hideMark/>
          </w:tcPr>
          <w:p w14:paraId="7FFD644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36FE0118"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497CB9D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50F1D820"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67FA5D85"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22F269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42</w:t>
            </w:r>
          </w:p>
        </w:tc>
        <w:tc>
          <w:tcPr>
            <w:tcW w:w="3076" w:type="dxa"/>
            <w:tcBorders>
              <w:top w:val="nil"/>
              <w:left w:val="nil"/>
              <w:bottom w:val="single" w:sz="8" w:space="0" w:color="3379BD"/>
              <w:right w:val="single" w:sz="8" w:space="0" w:color="3379BD"/>
            </w:tcBorders>
            <w:shd w:val="clear" w:color="auto" w:fill="auto"/>
            <w:vAlign w:val="center"/>
            <w:hideMark/>
          </w:tcPr>
          <w:p w14:paraId="75E8526F"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Evergreen Forest</w:t>
            </w:r>
          </w:p>
        </w:tc>
        <w:tc>
          <w:tcPr>
            <w:tcW w:w="1289" w:type="dxa"/>
            <w:tcBorders>
              <w:top w:val="nil"/>
              <w:left w:val="nil"/>
              <w:bottom w:val="single" w:sz="8" w:space="0" w:color="3379BD"/>
              <w:right w:val="single" w:sz="8" w:space="0" w:color="3379BD"/>
            </w:tcBorders>
            <w:shd w:val="clear" w:color="auto" w:fill="auto"/>
            <w:vAlign w:val="center"/>
            <w:hideMark/>
          </w:tcPr>
          <w:p w14:paraId="6CAF558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auto" w:fill="auto"/>
            <w:vAlign w:val="center"/>
            <w:hideMark/>
          </w:tcPr>
          <w:p w14:paraId="1D70D06C"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auto" w:fill="auto"/>
            <w:vAlign w:val="center"/>
            <w:hideMark/>
          </w:tcPr>
          <w:p w14:paraId="0BF8718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auto" w:fill="auto"/>
            <w:vAlign w:val="center"/>
            <w:hideMark/>
          </w:tcPr>
          <w:p w14:paraId="552783DB"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491F9FF0"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0AE2A5E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43</w:t>
            </w:r>
          </w:p>
        </w:tc>
        <w:tc>
          <w:tcPr>
            <w:tcW w:w="3076" w:type="dxa"/>
            <w:tcBorders>
              <w:top w:val="nil"/>
              <w:left w:val="nil"/>
              <w:bottom w:val="single" w:sz="8" w:space="0" w:color="3379BD"/>
              <w:right w:val="single" w:sz="8" w:space="0" w:color="3379BD"/>
            </w:tcBorders>
            <w:shd w:val="clear" w:color="000000" w:fill="DFE3E5"/>
            <w:vAlign w:val="center"/>
            <w:hideMark/>
          </w:tcPr>
          <w:p w14:paraId="3403B962"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Mixed Forest</w:t>
            </w:r>
          </w:p>
        </w:tc>
        <w:tc>
          <w:tcPr>
            <w:tcW w:w="1289" w:type="dxa"/>
            <w:tcBorders>
              <w:top w:val="nil"/>
              <w:left w:val="nil"/>
              <w:bottom w:val="single" w:sz="8" w:space="0" w:color="3379BD"/>
              <w:right w:val="single" w:sz="8" w:space="0" w:color="3379BD"/>
            </w:tcBorders>
            <w:shd w:val="clear" w:color="000000" w:fill="DFE3E5"/>
            <w:vAlign w:val="center"/>
            <w:hideMark/>
          </w:tcPr>
          <w:p w14:paraId="0DEBA0F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238C198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50BCF19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7B8C1C1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1C60174F"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D478989"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52</w:t>
            </w:r>
          </w:p>
        </w:tc>
        <w:tc>
          <w:tcPr>
            <w:tcW w:w="3076" w:type="dxa"/>
            <w:tcBorders>
              <w:top w:val="nil"/>
              <w:left w:val="nil"/>
              <w:bottom w:val="single" w:sz="8" w:space="0" w:color="3379BD"/>
              <w:right w:val="single" w:sz="8" w:space="0" w:color="3379BD"/>
            </w:tcBorders>
            <w:shd w:val="clear" w:color="auto" w:fill="auto"/>
            <w:vAlign w:val="center"/>
            <w:hideMark/>
          </w:tcPr>
          <w:p w14:paraId="1C743453"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Shrub Scrub</w:t>
            </w:r>
          </w:p>
        </w:tc>
        <w:tc>
          <w:tcPr>
            <w:tcW w:w="1289" w:type="dxa"/>
            <w:tcBorders>
              <w:top w:val="nil"/>
              <w:left w:val="nil"/>
              <w:bottom w:val="single" w:sz="8" w:space="0" w:color="3379BD"/>
              <w:right w:val="single" w:sz="8" w:space="0" w:color="3379BD"/>
            </w:tcBorders>
            <w:shd w:val="clear" w:color="auto" w:fill="auto"/>
            <w:vAlign w:val="center"/>
            <w:hideMark/>
          </w:tcPr>
          <w:p w14:paraId="310808A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auto" w:fill="auto"/>
            <w:vAlign w:val="center"/>
            <w:hideMark/>
          </w:tcPr>
          <w:p w14:paraId="1C41BB5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48</w:t>
            </w:r>
          </w:p>
        </w:tc>
        <w:tc>
          <w:tcPr>
            <w:tcW w:w="1289" w:type="dxa"/>
            <w:tcBorders>
              <w:top w:val="nil"/>
              <w:left w:val="nil"/>
              <w:bottom w:val="single" w:sz="8" w:space="0" w:color="3379BD"/>
              <w:right w:val="single" w:sz="8" w:space="0" w:color="3379BD"/>
            </w:tcBorders>
            <w:shd w:val="clear" w:color="auto" w:fill="auto"/>
            <w:vAlign w:val="center"/>
            <w:hideMark/>
          </w:tcPr>
          <w:p w14:paraId="20BD31C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65</w:t>
            </w:r>
          </w:p>
        </w:tc>
        <w:tc>
          <w:tcPr>
            <w:tcW w:w="1289" w:type="dxa"/>
            <w:tcBorders>
              <w:top w:val="nil"/>
              <w:left w:val="nil"/>
              <w:bottom w:val="single" w:sz="8" w:space="0" w:color="3379BD"/>
              <w:right w:val="single" w:sz="8" w:space="0" w:color="3379BD"/>
            </w:tcBorders>
            <w:shd w:val="clear" w:color="auto" w:fill="auto"/>
            <w:vAlign w:val="center"/>
            <w:hideMark/>
          </w:tcPr>
          <w:p w14:paraId="152A8C96"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73</w:t>
            </w:r>
          </w:p>
        </w:tc>
      </w:tr>
    </w:tbl>
    <w:p w14:paraId="3D22E6F4" w14:textId="77777777" w:rsidR="00825B8C" w:rsidRDefault="00825B8C" w:rsidP="00C4776C">
      <w:pPr>
        <w:pStyle w:val="Caption"/>
        <w:jc w:val="center"/>
      </w:pPr>
    </w:p>
    <w:p w14:paraId="622F14EA" w14:textId="77777777" w:rsidR="00064C4F" w:rsidRDefault="00064C4F" w:rsidP="00064C4F">
      <w:pPr>
        <w:pStyle w:val="BodyText"/>
      </w:pPr>
    </w:p>
    <w:p w14:paraId="6F45624F" w14:textId="77777777" w:rsidR="001634C5" w:rsidRPr="00064C4F" w:rsidRDefault="001634C5" w:rsidP="00064C4F">
      <w:pPr>
        <w:pStyle w:val="BodyText"/>
      </w:pPr>
    </w:p>
    <w:p w14:paraId="422BA0F1" w14:textId="4C799569" w:rsidR="00F80A1A" w:rsidRDefault="00C4776C" w:rsidP="00C4776C">
      <w:pPr>
        <w:pStyle w:val="Caption"/>
        <w:jc w:val="center"/>
      </w:pPr>
      <w:r>
        <w:lastRenderedPageBreak/>
        <w:t xml:space="preserve">Table </w:t>
      </w:r>
      <w:r w:rsidR="00DF6960">
        <w:t>3</w:t>
      </w:r>
      <w:r w:rsidR="008464CC">
        <w:t>,</w:t>
      </w:r>
      <w:r>
        <w:t xml:space="preserve"> continued: </w:t>
      </w:r>
      <w:r w:rsidRPr="00B83059">
        <w:t>Land Use</w:t>
      </w:r>
      <w:r w:rsidR="008464CC">
        <w:t>(LU)</w:t>
      </w:r>
      <w:r w:rsidRPr="00B83059">
        <w:t>-Soils-CN Matrix for Defining Initial Curve Number</w:t>
      </w:r>
    </w:p>
    <w:tbl>
      <w:tblPr>
        <w:tblW w:w="9540" w:type="dxa"/>
        <w:jc w:val="center"/>
        <w:tblLook w:val="04A0" w:firstRow="1" w:lastRow="0" w:firstColumn="1" w:lastColumn="0" w:noHBand="0" w:noVBand="1"/>
      </w:tblPr>
      <w:tblGrid>
        <w:gridCol w:w="1308"/>
        <w:gridCol w:w="3076"/>
        <w:gridCol w:w="1289"/>
        <w:gridCol w:w="1289"/>
        <w:gridCol w:w="1289"/>
        <w:gridCol w:w="1289"/>
      </w:tblGrid>
      <w:tr w:rsidR="00C4776C" w:rsidRPr="00DF73E6" w14:paraId="0D631659" w14:textId="77777777" w:rsidTr="00A40BB9">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auto" w:fill="00B5E2" w:themeFill="accent1"/>
            <w:vAlign w:val="center"/>
            <w:hideMark/>
          </w:tcPr>
          <w:p w14:paraId="36C4551E"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25023385"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auto" w:fill="00B5E2" w:themeFill="accent1"/>
            <w:vAlign w:val="center"/>
            <w:hideMark/>
          </w:tcPr>
          <w:p w14:paraId="607F4410"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Times New Roman"/>
                <w:b/>
                <w:bCs/>
                <w:color w:val="FFFFFF"/>
                <w:sz w:val="20"/>
                <w:szCs w:val="20"/>
              </w:rPr>
              <w:t>Hydrologic Soil Group</w:t>
            </w:r>
          </w:p>
        </w:tc>
      </w:tr>
      <w:tr w:rsidR="00C4776C" w:rsidRPr="00DF73E6" w14:paraId="50187280" w14:textId="77777777" w:rsidTr="00A40BB9">
        <w:trPr>
          <w:trHeight w:val="315"/>
          <w:tblHeader/>
          <w:jc w:val="center"/>
        </w:trPr>
        <w:tc>
          <w:tcPr>
            <w:tcW w:w="1308" w:type="dxa"/>
            <w:vMerge/>
            <w:tcBorders>
              <w:top w:val="single" w:sz="8" w:space="0" w:color="3379BD"/>
              <w:left w:val="single" w:sz="8" w:space="0" w:color="3379BD"/>
              <w:bottom w:val="single" w:sz="8" w:space="0" w:color="3379BD"/>
              <w:right w:val="nil"/>
            </w:tcBorders>
            <w:shd w:val="clear" w:color="auto" w:fill="00B5E2" w:themeFill="accent1"/>
            <w:vAlign w:val="center"/>
            <w:hideMark/>
          </w:tcPr>
          <w:p w14:paraId="2D5D0377" w14:textId="77777777" w:rsidR="00C4776C" w:rsidRPr="00DF73E6" w:rsidRDefault="00C4776C" w:rsidP="00A40BB9">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645AA95F" w14:textId="77777777" w:rsidR="00C4776C" w:rsidRPr="00DF73E6" w:rsidRDefault="00C4776C" w:rsidP="00A40BB9">
            <w:pPr>
              <w:rPr>
                <w:rFonts w:ascii="Calibri" w:eastAsia="Times New Roman" w:hAnsi="Calibri" w:cs="Times New Roman"/>
                <w:b/>
                <w:bCs/>
                <w:color w:val="FFFFFF"/>
                <w:sz w:val="20"/>
                <w:szCs w:val="20"/>
              </w:rPr>
            </w:pP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052083BF"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A</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4B6AEEE2"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B</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05B2C4A"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C</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24BF0B12"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D</w:t>
            </w:r>
          </w:p>
        </w:tc>
      </w:tr>
      <w:tr w:rsidR="00437FEB" w:rsidRPr="00DF73E6" w14:paraId="080812E9" w14:textId="77777777" w:rsidTr="006137EB">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620A780D"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71</w:t>
            </w:r>
          </w:p>
        </w:tc>
        <w:tc>
          <w:tcPr>
            <w:tcW w:w="3076" w:type="dxa"/>
            <w:tcBorders>
              <w:top w:val="nil"/>
              <w:left w:val="nil"/>
              <w:bottom w:val="single" w:sz="8" w:space="0" w:color="3379BD"/>
              <w:right w:val="single" w:sz="8" w:space="0" w:color="3379BD"/>
            </w:tcBorders>
            <w:shd w:val="clear" w:color="000000" w:fill="DFE3E5"/>
            <w:vAlign w:val="center"/>
            <w:hideMark/>
          </w:tcPr>
          <w:p w14:paraId="46AC8754" w14:textId="77777777" w:rsidR="00437FEB" w:rsidRPr="00DF73E6" w:rsidRDefault="00437FEB" w:rsidP="006137EB">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Herbaceous</w:t>
            </w:r>
          </w:p>
        </w:tc>
        <w:tc>
          <w:tcPr>
            <w:tcW w:w="1289" w:type="dxa"/>
            <w:tcBorders>
              <w:top w:val="nil"/>
              <w:left w:val="nil"/>
              <w:bottom w:val="single" w:sz="8" w:space="0" w:color="3379BD"/>
              <w:right w:val="single" w:sz="8" w:space="0" w:color="3379BD"/>
            </w:tcBorders>
            <w:shd w:val="clear" w:color="000000" w:fill="DFE3E5"/>
            <w:vAlign w:val="center"/>
            <w:hideMark/>
          </w:tcPr>
          <w:p w14:paraId="63D07DFA"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000000" w:fill="DFE3E5"/>
            <w:vAlign w:val="center"/>
            <w:hideMark/>
          </w:tcPr>
          <w:p w14:paraId="507DBF34"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62</w:t>
            </w:r>
          </w:p>
        </w:tc>
        <w:tc>
          <w:tcPr>
            <w:tcW w:w="1289" w:type="dxa"/>
            <w:tcBorders>
              <w:top w:val="nil"/>
              <w:left w:val="nil"/>
              <w:bottom w:val="single" w:sz="8" w:space="0" w:color="3379BD"/>
              <w:right w:val="single" w:sz="8" w:space="0" w:color="3379BD"/>
            </w:tcBorders>
            <w:shd w:val="clear" w:color="000000" w:fill="DFE3E5"/>
            <w:vAlign w:val="center"/>
            <w:hideMark/>
          </w:tcPr>
          <w:p w14:paraId="031D1080"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000000" w:fill="DFE3E5"/>
            <w:vAlign w:val="center"/>
            <w:hideMark/>
          </w:tcPr>
          <w:p w14:paraId="0D0EB37A"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85</w:t>
            </w:r>
          </w:p>
        </w:tc>
      </w:tr>
      <w:tr w:rsidR="00437FEB" w:rsidRPr="00DF73E6" w14:paraId="26A34E95" w14:textId="77777777" w:rsidTr="00A40BB9">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tcPr>
          <w:p w14:paraId="005AEB02" w14:textId="4F361228"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81</w:t>
            </w:r>
          </w:p>
        </w:tc>
        <w:tc>
          <w:tcPr>
            <w:tcW w:w="3076" w:type="dxa"/>
            <w:tcBorders>
              <w:top w:val="nil"/>
              <w:left w:val="nil"/>
              <w:bottom w:val="single" w:sz="8" w:space="0" w:color="3379BD"/>
              <w:right w:val="single" w:sz="8" w:space="0" w:color="3379BD"/>
            </w:tcBorders>
            <w:shd w:val="clear" w:color="000000" w:fill="DFE3E5"/>
            <w:vAlign w:val="center"/>
          </w:tcPr>
          <w:p w14:paraId="3AF66D37" w14:textId="68635BD9" w:rsidR="00437FEB" w:rsidRPr="00DF73E6" w:rsidRDefault="00437FEB" w:rsidP="00A40BB9">
            <w:pPr>
              <w:rPr>
                <w:rFonts w:ascii="Calibri" w:eastAsia="Times New Roman" w:hAnsi="Calibri" w:cs="Arial"/>
                <w:color w:val="000000"/>
                <w:sz w:val="20"/>
                <w:szCs w:val="20"/>
              </w:rPr>
            </w:pPr>
            <w:r w:rsidRPr="00DF73E6">
              <w:rPr>
                <w:rFonts w:ascii="Calibri" w:eastAsia="Times New Roman" w:hAnsi="Calibri" w:cs="Arial"/>
                <w:color w:val="000000"/>
                <w:sz w:val="20"/>
                <w:szCs w:val="20"/>
              </w:rPr>
              <w:t>Hay Pasture</w:t>
            </w:r>
          </w:p>
        </w:tc>
        <w:tc>
          <w:tcPr>
            <w:tcW w:w="1289" w:type="dxa"/>
            <w:tcBorders>
              <w:top w:val="nil"/>
              <w:left w:val="nil"/>
              <w:bottom w:val="single" w:sz="8" w:space="0" w:color="3379BD"/>
              <w:right w:val="single" w:sz="8" w:space="0" w:color="3379BD"/>
            </w:tcBorders>
            <w:shd w:val="clear" w:color="000000" w:fill="DFE3E5"/>
            <w:vAlign w:val="center"/>
          </w:tcPr>
          <w:p w14:paraId="1AC8A762" w14:textId="46C7936F"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shd w:val="clear" w:color="000000" w:fill="DFE3E5"/>
            <w:vAlign w:val="center"/>
          </w:tcPr>
          <w:p w14:paraId="1ECA18A5" w14:textId="716FEFF9"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tcPr>
          <w:p w14:paraId="4A2034B4" w14:textId="6E561DD0"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000000" w:fill="DFE3E5"/>
            <w:vAlign w:val="center"/>
          </w:tcPr>
          <w:p w14:paraId="5092B129" w14:textId="78C2A63A"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84</w:t>
            </w:r>
          </w:p>
        </w:tc>
      </w:tr>
      <w:tr w:rsidR="00437FEB" w:rsidRPr="00DF73E6" w14:paraId="25DB0BCE" w14:textId="77777777" w:rsidTr="00A40BB9">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200C64B5" w14:textId="2F75FD82"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82</w:t>
            </w:r>
          </w:p>
        </w:tc>
        <w:tc>
          <w:tcPr>
            <w:tcW w:w="3076" w:type="dxa"/>
            <w:tcBorders>
              <w:top w:val="nil"/>
              <w:left w:val="nil"/>
              <w:bottom w:val="single" w:sz="8" w:space="0" w:color="3379BD"/>
              <w:right w:val="single" w:sz="8" w:space="0" w:color="3379BD"/>
            </w:tcBorders>
            <w:shd w:val="clear" w:color="auto" w:fill="auto"/>
            <w:vAlign w:val="center"/>
            <w:hideMark/>
          </w:tcPr>
          <w:p w14:paraId="16802F1A" w14:textId="6472D870" w:rsidR="00437FEB" w:rsidRPr="00DF73E6" w:rsidRDefault="00437FEB" w:rsidP="00A40BB9">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Cultivated Crops</w:t>
            </w:r>
          </w:p>
        </w:tc>
        <w:tc>
          <w:tcPr>
            <w:tcW w:w="1289" w:type="dxa"/>
            <w:tcBorders>
              <w:top w:val="nil"/>
              <w:left w:val="nil"/>
              <w:bottom w:val="single" w:sz="8" w:space="0" w:color="3379BD"/>
              <w:right w:val="single" w:sz="8" w:space="0" w:color="3379BD"/>
            </w:tcBorders>
            <w:shd w:val="clear" w:color="auto" w:fill="auto"/>
            <w:vAlign w:val="center"/>
            <w:hideMark/>
          </w:tcPr>
          <w:p w14:paraId="4E9BA687" w14:textId="2C520AAC"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51</w:t>
            </w:r>
          </w:p>
        </w:tc>
        <w:tc>
          <w:tcPr>
            <w:tcW w:w="1289" w:type="dxa"/>
            <w:tcBorders>
              <w:top w:val="nil"/>
              <w:left w:val="nil"/>
              <w:bottom w:val="single" w:sz="8" w:space="0" w:color="3379BD"/>
              <w:right w:val="single" w:sz="8" w:space="0" w:color="3379BD"/>
            </w:tcBorders>
            <w:shd w:val="clear" w:color="auto" w:fill="auto"/>
            <w:vAlign w:val="center"/>
            <w:hideMark/>
          </w:tcPr>
          <w:p w14:paraId="445057B8" w14:textId="03DEC7AB"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67</w:t>
            </w:r>
          </w:p>
        </w:tc>
        <w:tc>
          <w:tcPr>
            <w:tcW w:w="1289" w:type="dxa"/>
            <w:tcBorders>
              <w:top w:val="nil"/>
              <w:left w:val="nil"/>
              <w:bottom w:val="single" w:sz="8" w:space="0" w:color="3379BD"/>
              <w:right w:val="single" w:sz="8" w:space="0" w:color="3379BD"/>
            </w:tcBorders>
            <w:shd w:val="clear" w:color="auto" w:fill="auto"/>
            <w:vAlign w:val="center"/>
            <w:hideMark/>
          </w:tcPr>
          <w:p w14:paraId="5941FD0B" w14:textId="268A2A7C"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76</w:t>
            </w:r>
          </w:p>
        </w:tc>
        <w:tc>
          <w:tcPr>
            <w:tcW w:w="1289" w:type="dxa"/>
            <w:tcBorders>
              <w:top w:val="nil"/>
              <w:left w:val="nil"/>
              <w:bottom w:val="single" w:sz="8" w:space="0" w:color="3379BD"/>
              <w:right w:val="single" w:sz="8" w:space="0" w:color="3379BD"/>
            </w:tcBorders>
            <w:shd w:val="clear" w:color="auto" w:fill="auto"/>
            <w:vAlign w:val="center"/>
            <w:hideMark/>
          </w:tcPr>
          <w:p w14:paraId="5395689C" w14:textId="37FDB690"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437FEB" w:rsidRPr="00DF73E6" w14:paraId="110BFB83" w14:textId="77777777" w:rsidTr="00A40BB9">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5F609D39" w14:textId="205B3E49"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90</w:t>
            </w:r>
          </w:p>
        </w:tc>
        <w:tc>
          <w:tcPr>
            <w:tcW w:w="3076" w:type="dxa"/>
            <w:tcBorders>
              <w:top w:val="nil"/>
              <w:left w:val="nil"/>
              <w:bottom w:val="single" w:sz="8" w:space="0" w:color="3379BD"/>
              <w:right w:val="single" w:sz="8" w:space="0" w:color="3379BD"/>
            </w:tcBorders>
            <w:shd w:val="clear" w:color="000000" w:fill="DFE3E5"/>
            <w:vAlign w:val="center"/>
            <w:hideMark/>
          </w:tcPr>
          <w:p w14:paraId="187C872D" w14:textId="7D113A09" w:rsidR="00437FEB" w:rsidRPr="00DF73E6" w:rsidRDefault="00437FEB" w:rsidP="00A40BB9">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Woody Wetlands</w:t>
            </w:r>
          </w:p>
        </w:tc>
        <w:tc>
          <w:tcPr>
            <w:tcW w:w="1289" w:type="dxa"/>
            <w:tcBorders>
              <w:top w:val="nil"/>
              <w:left w:val="nil"/>
              <w:bottom w:val="single" w:sz="8" w:space="0" w:color="3379BD"/>
              <w:right w:val="single" w:sz="8" w:space="0" w:color="3379BD"/>
            </w:tcBorders>
            <w:shd w:val="clear" w:color="000000" w:fill="DFE3E5"/>
            <w:vAlign w:val="center"/>
            <w:hideMark/>
          </w:tcPr>
          <w:p w14:paraId="7C5A794C" w14:textId="40C9F3CB"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000000" w:fill="DFE3E5"/>
            <w:vAlign w:val="center"/>
            <w:hideMark/>
          </w:tcPr>
          <w:p w14:paraId="35EC6267" w14:textId="29CE0B24"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000000" w:fill="DFE3E5"/>
            <w:vAlign w:val="center"/>
            <w:hideMark/>
          </w:tcPr>
          <w:p w14:paraId="4887E4C1" w14:textId="48CDF5DE"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000000" w:fill="DFE3E5"/>
            <w:vAlign w:val="center"/>
            <w:hideMark/>
          </w:tcPr>
          <w:p w14:paraId="205FAA10" w14:textId="54724106"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437FEB" w:rsidRPr="00DF73E6" w14:paraId="7BE97568" w14:textId="77777777" w:rsidTr="00A40BB9">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13BC7FF3" w14:textId="2097767B"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c>
          <w:tcPr>
            <w:tcW w:w="3076" w:type="dxa"/>
            <w:tcBorders>
              <w:top w:val="nil"/>
              <w:left w:val="nil"/>
              <w:bottom w:val="single" w:sz="8" w:space="0" w:color="3379BD"/>
              <w:right w:val="single" w:sz="8" w:space="0" w:color="3379BD"/>
            </w:tcBorders>
            <w:shd w:val="clear" w:color="auto" w:fill="auto"/>
            <w:vAlign w:val="center"/>
            <w:hideMark/>
          </w:tcPr>
          <w:p w14:paraId="418538F6" w14:textId="0B40AAFD" w:rsidR="00437FEB" w:rsidRPr="00DF73E6" w:rsidRDefault="00437FEB" w:rsidP="00A40BB9">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Emergent Herbaceous Wetlands</w:t>
            </w:r>
          </w:p>
        </w:tc>
        <w:tc>
          <w:tcPr>
            <w:tcW w:w="1289" w:type="dxa"/>
            <w:tcBorders>
              <w:top w:val="nil"/>
              <w:left w:val="nil"/>
              <w:bottom w:val="single" w:sz="8" w:space="0" w:color="3379BD"/>
              <w:right w:val="single" w:sz="8" w:space="0" w:color="3379BD"/>
            </w:tcBorders>
            <w:shd w:val="clear" w:color="auto" w:fill="auto"/>
            <w:vAlign w:val="center"/>
            <w:hideMark/>
          </w:tcPr>
          <w:p w14:paraId="2EE70B3D" w14:textId="67DDB89A"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auto" w:fill="auto"/>
            <w:vAlign w:val="center"/>
            <w:hideMark/>
          </w:tcPr>
          <w:p w14:paraId="70A6DCC7" w14:textId="55B79AA2"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auto" w:fill="auto"/>
            <w:vAlign w:val="center"/>
            <w:hideMark/>
          </w:tcPr>
          <w:p w14:paraId="4C70B248" w14:textId="3D62BDC3"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auto" w:fill="auto"/>
            <w:vAlign w:val="center"/>
            <w:hideMark/>
          </w:tcPr>
          <w:p w14:paraId="1A7454E4" w14:textId="52A699D5"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bl>
    <w:p w14:paraId="7EBC1C6A" w14:textId="77777777" w:rsidR="00C4776C" w:rsidRDefault="00C4776C" w:rsidP="00E40918">
      <w:pPr>
        <w:pStyle w:val="BodyText"/>
      </w:pPr>
    </w:p>
    <w:p w14:paraId="094B5928" w14:textId="23F87C97" w:rsidR="00E40918" w:rsidRPr="004D0A69" w:rsidRDefault="00845FFB" w:rsidP="00E40918">
      <w:pPr>
        <w:pStyle w:val="BodyText"/>
      </w:pPr>
      <w:r w:rsidRPr="00845FFB">
        <w:t>In addition to rainfall, the 1-percent plus and minus event estimates were further refined by adjustment of their respecti</w:t>
      </w:r>
      <w:r>
        <w:t xml:space="preserve">ve curve numbers. </w:t>
      </w:r>
      <w:r w:rsidR="00E40918" w:rsidRPr="004D0A69">
        <w:t>A Curve Number (CN) can be considered a parameter, exhibiting variability that follows some frequency distribution.</w:t>
      </w:r>
      <w:r w:rsidR="00E40918">
        <w:t xml:space="preserve"> </w:t>
      </w:r>
      <w:r w:rsidR="00E40918" w:rsidRPr="004D0A69">
        <w:t xml:space="preserve"> While Antecedent Runoff Condition (ARC) II CNs were used for a 1</w:t>
      </w:r>
      <w:r w:rsidR="008464CC">
        <w:t>-percent</w:t>
      </w:r>
      <w:r w:rsidR="00E40918" w:rsidRPr="004D0A69">
        <w:t xml:space="preserve"> event, the range between ARC I and ARC III for the ARC II CN was assumed to correspond to an 80% confidence interval of the ARC II CN.</w:t>
      </w:r>
      <w:r w:rsidR="00E40918">
        <w:t xml:space="preserve"> </w:t>
      </w:r>
      <w:r w:rsidR="00E40918" w:rsidRPr="004D0A69">
        <w:t xml:space="preserve"> The CN </w:t>
      </w:r>
      <w:r w:rsidR="00E40918">
        <w:t>l</w:t>
      </w:r>
      <w:r w:rsidR="00E40918" w:rsidRPr="004D0A69">
        <w:t xml:space="preserve">oss method assumes a maximum potential retention parameter, S, is inversely related to a CN by S = 1000 / CN – 10; this relationship is based on a median value of S determined from plotting a large number of observations. </w:t>
      </w:r>
    </w:p>
    <w:p w14:paraId="2AA80AFB" w14:textId="4CA2D1C0" w:rsidR="00E40918" w:rsidRPr="004D0A69" w:rsidRDefault="00E40918" w:rsidP="00E40918">
      <w:pPr>
        <w:pStyle w:val="BodyText"/>
      </w:pPr>
      <w:r w:rsidRPr="004D0A69">
        <w:t xml:space="preserve">Chapter 5 of the NRCS </w:t>
      </w:r>
      <w:r>
        <w:t>National Engineering Handbook (</w:t>
      </w:r>
      <w:r w:rsidRPr="004D0A69">
        <w:t>NEH</w:t>
      </w:r>
      <w:r>
        <w:t>)</w:t>
      </w:r>
      <w:r w:rsidRPr="004D0A69">
        <w:t xml:space="preserve"> Part 630 provides an example of computing a CN for a watershed based on annual peak gage observations. </w:t>
      </w:r>
      <w:r>
        <w:t xml:space="preserve"> </w:t>
      </w:r>
      <w:r w:rsidRPr="004D0A69">
        <w:t>The example involves computing a CN and corresponding S value for each event, then taking the logarithms of the S values.</w:t>
      </w:r>
      <w:r>
        <w:t xml:space="preserve"> </w:t>
      </w:r>
      <w:r w:rsidRPr="004D0A69">
        <w:t xml:space="preserve"> Further, the logarithm of S is assumed to vary normally, and the mean of the logarithms corresponds to the arithmetic median.</w:t>
      </w:r>
      <w:r>
        <w:t xml:space="preserve"> </w:t>
      </w:r>
      <w:r w:rsidRPr="004D0A69">
        <w:t xml:space="preserve"> Therefore, 10% (S10) and 90% (S90) extremes of lognormally distributed S values can be assumed to correspond to ARC III and ARC I condition CN values, respectively.</w:t>
      </w:r>
      <w:r>
        <w:t xml:space="preserve"> </w:t>
      </w:r>
      <w:r w:rsidRPr="004D0A69">
        <w:t xml:space="preserve"> This range represents an 80% confidence interval, corresponding to +/- 1.282 standard deviations from the mean. </w:t>
      </w:r>
      <w:r>
        <w:t xml:space="preserve"> </w:t>
      </w:r>
      <w:r w:rsidRPr="004D0A69">
        <w:t>The following procedure was used to estimate one standard deviation of a given CN (in fact, one standard deviation of the logarithm of S) for the purposes of modeling 1</w:t>
      </w:r>
      <w:r w:rsidR="008464CC">
        <w:t>-percent</w:t>
      </w:r>
      <w:r w:rsidRPr="004D0A69">
        <w:t xml:space="preserve"> plus and minus events.</w:t>
      </w:r>
      <w:r>
        <w:t xml:space="preserve"> </w:t>
      </w:r>
      <w:r w:rsidRPr="004D0A69">
        <w:t xml:space="preserve"> First, ARC III (corresponding to S10) and ARC I (corresponding to S90) CN values can be estimated from a 1</w:t>
      </w:r>
      <w:r w:rsidR="008464CC">
        <w:t>-percent</w:t>
      </w:r>
      <w:r w:rsidRPr="004D0A69">
        <w:t xml:space="preserve"> CN (ARC II) by:</w:t>
      </w:r>
    </w:p>
    <w:p w14:paraId="0BBA028C" w14:textId="77777777" w:rsidR="00E40918" w:rsidRPr="004D0A69" w:rsidRDefault="00E40918" w:rsidP="00E40918">
      <w:pPr>
        <w:pStyle w:val="BodyText"/>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7A0073A5" w14:textId="77777777" w:rsidR="00E40918" w:rsidRPr="00E40918" w:rsidRDefault="009258DA" w:rsidP="00E40918">
      <w:pPr>
        <w:pStyle w:val="BodyText"/>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7E618962" w14:textId="77777777" w:rsidR="00E40918" w:rsidRPr="004D0A69" w:rsidRDefault="00E40918" w:rsidP="00E40918">
      <w:pPr>
        <w:pStyle w:val="BodyText"/>
      </w:pPr>
      <w:r w:rsidRPr="004D0A69">
        <w:t>Next, S90 and S10 can be computed by:</w:t>
      </w:r>
    </w:p>
    <w:p w14:paraId="7EE06BF5" w14:textId="77777777" w:rsidR="00E40918" w:rsidRPr="004D0A69" w:rsidRDefault="00E40918" w:rsidP="00E40918">
      <w:pPr>
        <w:pStyle w:val="BodyText"/>
        <w:rPr>
          <w:rFonts w:ascii="Cambria Math" w:hAnsi="Cambria Math"/>
          <w:oMath/>
        </w:rPr>
      </w:pPr>
      <m:oMathPara>
        <m:oMathParaPr>
          <m:jc m:val="center"/>
        </m:oMathParaPr>
        <m:oMath>
          <m:r>
            <m:rPr>
              <m:sty m:val="p"/>
            </m:rPr>
            <w:rPr>
              <w:rFonts w:ascii="Cambria Math" w:hAnsi="Cambria Math"/>
            </w:rPr>
            <m:t>S10 = 1000 / CNIII – 10</m:t>
          </m:r>
        </m:oMath>
      </m:oMathPara>
    </w:p>
    <w:p w14:paraId="029AA3D9"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S90 = 1000 / CNI – 10</m:t>
          </m:r>
        </m:oMath>
      </m:oMathPara>
    </w:p>
    <w:p w14:paraId="018C6978" w14:textId="77777777" w:rsidR="00E40918" w:rsidRPr="004D0A69" w:rsidRDefault="00E40918" w:rsidP="00E40918">
      <w:pPr>
        <w:pStyle w:val="BodyText"/>
      </w:pPr>
      <w:r w:rsidRPr="004D0A69">
        <w:t>The following relationship can then be used to compute one standard deviation of the logarithm of S:</w:t>
      </w:r>
    </w:p>
    <w:p w14:paraId="02B6C577" w14:textId="4BB7EFCD" w:rsidR="00E40918" w:rsidRPr="004D0A69" w:rsidRDefault="00883F2D" w:rsidP="00E40918">
      <w:pPr>
        <w:pStyle w:val="BodyText"/>
      </w:pPr>
      <m:oMathPara>
        <m:oMathParaPr>
          <m:jc m:val="center"/>
        </m:oMathParaPr>
        <m:oMath>
          <m:r>
            <m:rPr>
              <m:sty m:val="p"/>
            </m:rPr>
            <w:rPr>
              <w:rFonts w:ascii="Cambria Math" w:hAnsi="Cambria Math"/>
            </w:rPr>
            <m:t xml:space="preserve">log (S10) = mean </m:t>
          </m:r>
          <m:d>
            <m:dPr>
              <m:ctrlPr>
                <w:rPr>
                  <w:rFonts w:ascii="Cambria Math" w:hAnsi="Cambria Math"/>
                </w:rPr>
              </m:ctrlPr>
            </m:dPr>
            <m:e>
              <m:r>
                <m:rPr>
                  <m:sty m:val="p"/>
                </m:rPr>
                <w:rPr>
                  <w:rFonts w:ascii="Cambria Math" w:hAnsi="Cambria Math"/>
                </w:rPr>
                <m:t>log⁡(S</m:t>
              </m:r>
            </m:e>
          </m:d>
          <m:r>
            <m:rPr>
              <m:sty m:val="p"/>
            </m:rPr>
            <w:rPr>
              <w:rFonts w:ascii="Cambria Math" w:hAnsi="Cambria Math"/>
            </w:rPr>
            <m:t>) + 1.282 std. dev. (log⁡(S))</m:t>
          </m:r>
        </m:oMath>
      </m:oMathPara>
    </w:p>
    <w:p w14:paraId="66E7B39B" w14:textId="77777777" w:rsidR="00883F2D" w:rsidRPr="004D0A69" w:rsidRDefault="00883F2D" w:rsidP="00883F2D">
      <w:pPr>
        <w:pStyle w:val="BodyText"/>
        <w:rPr>
          <w:rFonts w:ascii="Cambria Math" w:hAnsi="Cambria Math"/>
          <w:oMath/>
        </w:rPr>
      </w:pPr>
      <m:oMathPara>
        <m:oMath>
          <m:r>
            <m:rPr>
              <m:sty m:val="p"/>
            </m:rPr>
            <w:rPr>
              <w:rFonts w:ascii="Cambria Math" w:hAnsi="Cambria Math"/>
            </w:rPr>
            <m:t>log (S90) = mean (log⁡(S)) – 1.282 std. dev. (log⁡(S))</m:t>
          </m:r>
        </m:oMath>
      </m:oMathPara>
    </w:p>
    <w:p w14:paraId="092FEF24"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1 std. dev. (logS) = (logS10 – logS90) / 1.282</m:t>
          </m:r>
        </m:oMath>
      </m:oMathPara>
    </w:p>
    <w:p w14:paraId="0EF5F719" w14:textId="78A2D022" w:rsidR="00E40918" w:rsidRPr="004D0A69" w:rsidRDefault="00E40918" w:rsidP="00E40918">
      <w:pPr>
        <w:pStyle w:val="BodyText"/>
      </w:pPr>
      <w:r w:rsidRPr="004D0A69">
        <w:t>Therefore, 1</w:t>
      </w:r>
      <w:r w:rsidR="008464CC">
        <w:t>-percent</w:t>
      </w:r>
      <w:r w:rsidRPr="004D0A69">
        <w:t xml:space="preserve"> plus and minus S values can be estimated by:</w:t>
      </w:r>
    </w:p>
    <w:p w14:paraId="0D152458"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log SPlus = logS + [1 std. dev. (logS)]</m:t>
          </m:r>
        </m:oMath>
      </m:oMathPara>
    </w:p>
    <w:p w14:paraId="7F200886" w14:textId="77777777" w:rsidR="00E40918" w:rsidRPr="004D0A69" w:rsidRDefault="00E40918" w:rsidP="00E40918">
      <w:pPr>
        <w:pStyle w:val="BodyText"/>
      </w:pPr>
      <m:oMathPara>
        <m:oMath>
          <m:r>
            <m:rPr>
              <m:sty m:val="p"/>
            </m:rPr>
            <w:rPr>
              <w:rFonts w:ascii="Cambria Math" w:hAnsi="Cambria Math"/>
            </w:rPr>
            <m:t>log SMinus = logS - [1 std. dev. (logS)]</m:t>
          </m:r>
        </m:oMath>
      </m:oMathPara>
    </w:p>
    <w:p w14:paraId="0AF4049A" w14:textId="3A319233" w:rsidR="00E40918" w:rsidRPr="004D0A69" w:rsidRDefault="00E40918" w:rsidP="00E40918">
      <w:pPr>
        <w:pStyle w:val="BodyText"/>
      </w:pPr>
      <w:r w:rsidRPr="004D0A69">
        <w:t>Finally, 1</w:t>
      </w:r>
      <w:r w:rsidR="008464CC">
        <w:t>-percent</w:t>
      </w:r>
      <w:r w:rsidRPr="004D0A69">
        <w:t xml:space="preserve"> plus and minus CNs can be computed by:</w:t>
      </w:r>
    </w:p>
    <w:p w14:paraId="4E614E9A"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CNPlus = 1000 / (SPlus + 10)</m:t>
          </m:r>
        </m:oMath>
      </m:oMathPara>
    </w:p>
    <w:p w14:paraId="06114ECD"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w:lastRenderedPageBreak/>
            <m:t>CNMinus = 1000 / (SMinus + 10)</m:t>
          </m:r>
        </m:oMath>
      </m:oMathPara>
    </w:p>
    <w:p w14:paraId="20F5A456" w14:textId="51DF5621" w:rsidR="00E40918" w:rsidRDefault="00E40918" w:rsidP="0034474B">
      <w:pPr>
        <w:pStyle w:val="BodyText"/>
      </w:pPr>
      <w:r w:rsidRPr="004D0A69">
        <w:t>Since the 1</w:t>
      </w:r>
      <w:r w:rsidR="008464CC">
        <w:t>-percent</w:t>
      </w:r>
      <w:r w:rsidRPr="004D0A69">
        <w:t xml:space="preserve"> plus and minus events represent plus and minus one standard deviation of a 1</w:t>
      </w:r>
      <w:r w:rsidR="008464CC">
        <w:t>-percent</w:t>
      </w:r>
      <w:r w:rsidRPr="004D0A69">
        <w:t xml:space="preserve"> event, CNs used in a rainfall-runoff simulation for modeling 1</w:t>
      </w:r>
      <w:r w:rsidR="008464CC">
        <w:t>-percent</w:t>
      </w:r>
      <w:r w:rsidRPr="004D0A69">
        <w:t xml:space="preserve"> </w:t>
      </w:r>
      <w:r>
        <w:t>p</w:t>
      </w:r>
      <w:r w:rsidRPr="004D0A69">
        <w:t xml:space="preserve">lus and </w:t>
      </w:r>
      <w:r>
        <w:t>m</w:t>
      </w:r>
      <w:r w:rsidRPr="004D0A69">
        <w:t xml:space="preserve">inus events were developed, as described above. </w:t>
      </w:r>
      <w:r w:rsidR="006137EB">
        <w:t xml:space="preserve">A single basin was used in HEC-HMS for simulation to estimate excess precipitation. </w:t>
      </w:r>
    </w:p>
    <w:p w14:paraId="0AAE300B" w14:textId="77777777" w:rsidR="001F2D00" w:rsidRDefault="00B908E0" w:rsidP="0048315A">
      <w:pPr>
        <w:pStyle w:val="BodyText"/>
      </w:pPr>
      <w:r>
        <w:t>The table below shows the c</w:t>
      </w:r>
      <w:r w:rsidR="00161A02" w:rsidRPr="00161A02">
        <w:t xml:space="preserve">urve </w:t>
      </w:r>
      <w:r w:rsidR="00D34AA1">
        <w:t>n</w:t>
      </w:r>
      <w:r w:rsidR="00D34AA1" w:rsidRPr="00161A02">
        <w:t>umbers</w:t>
      </w:r>
      <w:r w:rsidR="00161A02" w:rsidRPr="00161A02">
        <w:t xml:space="preserve"> both initially computed and revised values based on reasonability check revisions</w:t>
      </w:r>
      <w:r w:rsidR="00161A02">
        <w:t>.</w:t>
      </w:r>
    </w:p>
    <w:p w14:paraId="5775BD55" w14:textId="3D0D6FBF" w:rsidR="00161A02" w:rsidRDefault="00161A02" w:rsidP="00B908E0">
      <w:pPr>
        <w:pStyle w:val="Caption"/>
        <w:jc w:val="center"/>
      </w:pPr>
      <w:bookmarkStart w:id="53" w:name="_Toc106979756"/>
      <w:r>
        <w:t xml:space="preserve">Table </w:t>
      </w:r>
      <w:r w:rsidR="0047146E">
        <w:fldChar w:fldCharType="begin"/>
      </w:r>
      <w:r w:rsidR="0047146E">
        <w:instrText xml:space="preserve"> SEQ Table \* ARABIC </w:instrText>
      </w:r>
      <w:r w:rsidR="0047146E">
        <w:fldChar w:fldCharType="separate"/>
      </w:r>
      <w:r w:rsidR="009258DA">
        <w:rPr>
          <w:noProof/>
        </w:rPr>
        <w:t>4</w:t>
      </w:r>
      <w:r w:rsidR="0047146E">
        <w:fldChar w:fldCharType="end"/>
      </w:r>
      <w:r>
        <w:t>: Rainfall-Runoff Curve Numbers</w:t>
      </w:r>
      <w:bookmarkEnd w:id="53"/>
    </w:p>
    <w:tbl>
      <w:tblPr>
        <w:tblStyle w:val="CompassTable"/>
        <w:tblW w:w="7869" w:type="dxa"/>
        <w:jc w:val="center"/>
        <w:tblLook w:val="04A0" w:firstRow="1" w:lastRow="0" w:firstColumn="1" w:lastColumn="0" w:noHBand="0" w:noVBand="1"/>
      </w:tblPr>
      <w:tblGrid>
        <w:gridCol w:w="2301"/>
        <w:gridCol w:w="1403"/>
        <w:gridCol w:w="1412"/>
        <w:gridCol w:w="1382"/>
        <w:gridCol w:w="1371"/>
      </w:tblGrid>
      <w:tr w:rsidR="00161A02" w:rsidRPr="00161A02" w14:paraId="1EC16C0B" w14:textId="77777777" w:rsidTr="008464CC">
        <w:trPr>
          <w:cnfStyle w:val="100000000000" w:firstRow="1" w:lastRow="0" w:firstColumn="0" w:lastColumn="0" w:oddVBand="0" w:evenVBand="0" w:oddHBand="0" w:evenHBand="0" w:firstRowFirstColumn="0" w:firstRowLastColumn="0" w:lastRowFirstColumn="0" w:lastRowLastColumn="0"/>
          <w:trHeight w:val="770"/>
          <w:jc w:val="center"/>
        </w:trPr>
        <w:tc>
          <w:tcPr>
            <w:tcW w:w="2301" w:type="dxa"/>
            <w:tcBorders>
              <w:bottom w:val="single" w:sz="4" w:space="0" w:color="3379BD"/>
            </w:tcBorders>
            <w:shd w:val="clear" w:color="auto" w:fill="00B5E2" w:themeFill="accent1"/>
            <w:hideMark/>
          </w:tcPr>
          <w:p w14:paraId="5AED4D94"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Sub-basin Description</w:t>
            </w:r>
          </w:p>
        </w:tc>
        <w:tc>
          <w:tcPr>
            <w:tcW w:w="1403" w:type="dxa"/>
            <w:tcBorders>
              <w:bottom w:val="single" w:sz="4" w:space="0" w:color="3379BD"/>
            </w:tcBorders>
            <w:shd w:val="clear" w:color="auto" w:fill="00B5E2" w:themeFill="accent1"/>
          </w:tcPr>
          <w:p w14:paraId="5CC60F97" w14:textId="77777777" w:rsidR="00161A02" w:rsidRPr="00161A02" w:rsidRDefault="00161A02" w:rsidP="00161A02">
            <w:pPr>
              <w:tabs>
                <w:tab w:val="clear" w:pos="284"/>
              </w:tabs>
              <w:spacing w:line="240" w:lineRule="auto"/>
              <w:jc w:val="center"/>
              <w:rPr>
                <w:rFonts w:eastAsia="Times New Roman" w:cs="Times New Roman"/>
                <w:kern w:val="0"/>
                <w:sz w:val="20"/>
                <w:szCs w:val="20"/>
              </w:rPr>
            </w:pPr>
            <w:r w:rsidRPr="00161A02">
              <w:rPr>
                <w:rFonts w:eastAsia="Times New Roman" w:cs="Times New Roman"/>
                <w:kern w:val="0"/>
                <w:sz w:val="20"/>
                <w:szCs w:val="20"/>
              </w:rPr>
              <w:t>CN (initial)</w:t>
            </w:r>
          </w:p>
        </w:tc>
        <w:tc>
          <w:tcPr>
            <w:tcW w:w="1412" w:type="dxa"/>
            <w:tcBorders>
              <w:bottom w:val="single" w:sz="4" w:space="0" w:color="3379BD"/>
            </w:tcBorders>
            <w:shd w:val="clear" w:color="auto" w:fill="00B5E2" w:themeFill="accent1"/>
            <w:hideMark/>
          </w:tcPr>
          <w:p w14:paraId="3550F21E"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(verified)</w:t>
            </w:r>
          </w:p>
        </w:tc>
        <w:tc>
          <w:tcPr>
            <w:tcW w:w="1382" w:type="dxa"/>
            <w:tcBorders>
              <w:bottom w:val="single" w:sz="4" w:space="0" w:color="3379BD"/>
            </w:tcBorders>
            <w:shd w:val="clear" w:color="auto" w:fill="00B5E2" w:themeFill="accent1"/>
            <w:hideMark/>
          </w:tcPr>
          <w:p w14:paraId="7D652FB4" w14:textId="67E04FBB" w:rsidR="00161A02" w:rsidRPr="00161A02" w:rsidRDefault="00161A02" w:rsidP="008464CC">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sidR="008464CC">
              <w:rPr>
                <w:rFonts w:eastAsia="Times New Roman" w:cs="Times New Roman"/>
                <w:bCs/>
                <w:kern w:val="0"/>
                <w:sz w:val="20"/>
                <w:szCs w:val="20"/>
              </w:rPr>
              <w:t>-percent</w:t>
            </w:r>
            <w:r w:rsidRPr="00161A02">
              <w:rPr>
                <w:rFonts w:eastAsia="Times New Roman" w:cs="Times New Roman"/>
                <w:bCs/>
                <w:kern w:val="0"/>
                <w:sz w:val="20"/>
                <w:szCs w:val="20"/>
              </w:rPr>
              <w:t xml:space="preserve"> Minus</w:t>
            </w:r>
          </w:p>
        </w:tc>
        <w:tc>
          <w:tcPr>
            <w:tcW w:w="1371" w:type="dxa"/>
            <w:tcBorders>
              <w:bottom w:val="single" w:sz="4" w:space="0" w:color="3379BD"/>
            </w:tcBorders>
            <w:shd w:val="clear" w:color="auto" w:fill="00B5E2" w:themeFill="accent1"/>
            <w:hideMark/>
          </w:tcPr>
          <w:p w14:paraId="2DE3FF2F" w14:textId="283D5D2F" w:rsidR="00161A02" w:rsidRPr="00161A02" w:rsidRDefault="00161A02" w:rsidP="008464CC">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sidR="008464CC">
              <w:rPr>
                <w:rFonts w:eastAsia="Times New Roman" w:cs="Times New Roman"/>
                <w:bCs/>
                <w:kern w:val="0"/>
                <w:sz w:val="20"/>
                <w:szCs w:val="20"/>
              </w:rPr>
              <w:t>-percent</w:t>
            </w:r>
            <w:r w:rsidRPr="00161A02">
              <w:rPr>
                <w:rFonts w:eastAsia="Times New Roman" w:cs="Times New Roman"/>
                <w:bCs/>
                <w:kern w:val="0"/>
                <w:sz w:val="20"/>
                <w:szCs w:val="20"/>
              </w:rPr>
              <w:t xml:space="preserve"> Plus</w:t>
            </w:r>
          </w:p>
        </w:tc>
      </w:tr>
      <w:tr w:rsidR="00FB0559" w:rsidRPr="00161A02" w14:paraId="28DE84D8" w14:textId="77777777" w:rsidTr="008464CC">
        <w:trPr>
          <w:cnfStyle w:val="000000100000" w:firstRow="0" w:lastRow="0" w:firstColumn="0" w:lastColumn="0" w:oddVBand="0" w:evenVBand="0" w:oddHBand="1" w:evenHBand="0" w:firstRowFirstColumn="0" w:firstRowLastColumn="0" w:lastRowFirstColumn="0" w:lastRowLastColumn="0"/>
          <w:trHeight w:val="311"/>
          <w:jc w:val="center"/>
        </w:trPr>
        <w:tc>
          <w:tcPr>
            <w:tcW w:w="2301" w:type="dxa"/>
            <w:shd w:val="clear" w:color="auto" w:fill="auto"/>
            <w:vAlign w:val="top"/>
          </w:tcPr>
          <w:p w14:paraId="7D5A9DC9" w14:textId="1346F996" w:rsidR="00FB0559" w:rsidRPr="007123E3" w:rsidRDefault="00FD3E0C" w:rsidP="00121695">
            <w:pPr>
              <w:tabs>
                <w:tab w:val="clear" w:pos="284"/>
              </w:tabs>
              <w:spacing w:line="240" w:lineRule="auto"/>
              <w:jc w:val="center"/>
              <w:rPr>
                <w:rFonts w:eastAsia="Times New Roman" w:cs="Times New Roman"/>
                <w:color w:val="auto"/>
                <w:kern w:val="0"/>
                <w:szCs w:val="20"/>
                <w:highlight w:val="yellow"/>
              </w:rPr>
            </w:pPr>
            <w:r>
              <w:rPr>
                <w:color w:val="000000" w:themeColor="text1"/>
                <w:szCs w:val="20"/>
              </w:rPr>
              <w:t xml:space="preserve">East Matagorda Bay </w:t>
            </w:r>
          </w:p>
        </w:tc>
        <w:tc>
          <w:tcPr>
            <w:tcW w:w="1403" w:type="dxa"/>
            <w:shd w:val="clear" w:color="auto" w:fill="auto"/>
            <w:vAlign w:val="top"/>
          </w:tcPr>
          <w:p w14:paraId="18642647" w14:textId="12872150" w:rsidR="00FB0559" w:rsidRPr="007123E3" w:rsidRDefault="00FD3E0C" w:rsidP="00161A02">
            <w:pPr>
              <w:tabs>
                <w:tab w:val="clear" w:pos="284"/>
              </w:tabs>
              <w:spacing w:line="240" w:lineRule="auto"/>
              <w:jc w:val="center"/>
              <w:rPr>
                <w:rFonts w:eastAsia="Times New Roman" w:cs="Times New Roman"/>
                <w:color w:val="auto"/>
                <w:kern w:val="0"/>
                <w:szCs w:val="20"/>
              </w:rPr>
            </w:pPr>
            <w:r>
              <w:rPr>
                <w:color w:val="auto"/>
                <w:szCs w:val="20"/>
              </w:rPr>
              <w:t>82.71</w:t>
            </w:r>
          </w:p>
        </w:tc>
        <w:tc>
          <w:tcPr>
            <w:tcW w:w="1412" w:type="dxa"/>
            <w:shd w:val="clear" w:color="auto" w:fill="auto"/>
            <w:vAlign w:val="top"/>
          </w:tcPr>
          <w:p w14:paraId="551D27D1" w14:textId="0DA3824E" w:rsidR="00FB0559" w:rsidRPr="007123E3" w:rsidRDefault="00FD3E0C" w:rsidP="00161A02">
            <w:pPr>
              <w:tabs>
                <w:tab w:val="clear" w:pos="284"/>
              </w:tabs>
              <w:spacing w:line="240" w:lineRule="auto"/>
              <w:jc w:val="center"/>
              <w:rPr>
                <w:rFonts w:eastAsia="Times New Roman" w:cs="Times New Roman"/>
                <w:color w:val="auto"/>
                <w:kern w:val="0"/>
                <w:szCs w:val="20"/>
              </w:rPr>
            </w:pPr>
            <w:r>
              <w:rPr>
                <w:color w:val="auto"/>
                <w:szCs w:val="20"/>
              </w:rPr>
              <w:t>76</w:t>
            </w:r>
          </w:p>
        </w:tc>
        <w:tc>
          <w:tcPr>
            <w:tcW w:w="1382" w:type="dxa"/>
            <w:shd w:val="clear" w:color="auto" w:fill="auto"/>
            <w:vAlign w:val="top"/>
          </w:tcPr>
          <w:p w14:paraId="5A8D5557" w14:textId="2732F23D" w:rsidR="00FB0559" w:rsidRPr="007123E3" w:rsidRDefault="00FD3E0C" w:rsidP="00161A02">
            <w:pPr>
              <w:tabs>
                <w:tab w:val="clear" w:pos="284"/>
              </w:tabs>
              <w:spacing w:line="240" w:lineRule="auto"/>
              <w:jc w:val="center"/>
              <w:rPr>
                <w:rFonts w:eastAsia="Times New Roman" w:cs="Times New Roman"/>
                <w:color w:val="auto"/>
                <w:kern w:val="0"/>
                <w:szCs w:val="20"/>
              </w:rPr>
            </w:pPr>
            <w:r>
              <w:rPr>
                <w:color w:val="auto"/>
                <w:szCs w:val="20"/>
              </w:rPr>
              <w:t>62</w:t>
            </w:r>
          </w:p>
        </w:tc>
        <w:tc>
          <w:tcPr>
            <w:tcW w:w="1371" w:type="dxa"/>
            <w:shd w:val="clear" w:color="auto" w:fill="auto"/>
            <w:vAlign w:val="top"/>
          </w:tcPr>
          <w:p w14:paraId="7B0FD154" w14:textId="2534B306" w:rsidR="00FB0559" w:rsidRPr="007123E3" w:rsidRDefault="00FD3E0C" w:rsidP="00161A02">
            <w:pPr>
              <w:tabs>
                <w:tab w:val="clear" w:pos="284"/>
              </w:tabs>
              <w:spacing w:line="240" w:lineRule="auto"/>
              <w:jc w:val="center"/>
              <w:rPr>
                <w:rFonts w:eastAsia="Times New Roman" w:cs="Times New Roman"/>
                <w:color w:val="auto"/>
                <w:kern w:val="0"/>
                <w:szCs w:val="20"/>
              </w:rPr>
            </w:pPr>
            <w:r>
              <w:rPr>
                <w:color w:val="auto"/>
                <w:szCs w:val="20"/>
              </w:rPr>
              <w:t>86</w:t>
            </w:r>
          </w:p>
        </w:tc>
      </w:tr>
    </w:tbl>
    <w:p w14:paraId="7B9B19B9" w14:textId="77777777" w:rsidR="00161A02" w:rsidRDefault="00161A02" w:rsidP="0048315A">
      <w:pPr>
        <w:pStyle w:val="BodyText"/>
      </w:pPr>
    </w:p>
    <w:p w14:paraId="0836C473" w14:textId="20104FE5" w:rsidR="00146EA2" w:rsidRDefault="00146EA2" w:rsidP="00146EA2">
      <w:r w:rsidRPr="004D0A69">
        <w:t xml:space="preserve">NRCS rainfall-runoff methods were used to define excess precipitation applied to the 2D mesh, including </w:t>
      </w:r>
      <w:r>
        <w:t>c</w:t>
      </w:r>
      <w:r w:rsidRPr="004D0A69">
        <w:t xml:space="preserve">urve </w:t>
      </w:r>
      <w:r>
        <w:t>n</w:t>
      </w:r>
      <w:r w:rsidRPr="004D0A69">
        <w:t xml:space="preserve">umbers </w:t>
      </w:r>
      <w:r w:rsidR="00A15879">
        <w:t>for defining rainfall losses</w:t>
      </w:r>
      <w:r w:rsidRPr="004D0A69">
        <w:t>.</w:t>
      </w:r>
      <w:r>
        <w:t xml:space="preserve"> </w:t>
      </w:r>
      <w:r w:rsidRPr="004D0A69">
        <w:t>No routing was considered in the rainfall-runoff modeling</w:t>
      </w:r>
      <w:r w:rsidRPr="0004147B">
        <w:t xml:space="preserve">. </w:t>
      </w:r>
      <w:r w:rsidR="006228F2" w:rsidRPr="0004147B">
        <w:t>Frequency-</w:t>
      </w:r>
      <w:r w:rsidR="00010C39" w:rsidRPr="0004147B">
        <w:t>based storm with 50% storm centering were used</w:t>
      </w:r>
      <w:r w:rsidR="00010C39">
        <w:t xml:space="preserve"> </w:t>
      </w:r>
      <w:r w:rsidRPr="0004147B">
        <w:t>for</w:t>
      </w:r>
      <w:r w:rsidRPr="00010C39">
        <w:rPr>
          <w:strike/>
        </w:rPr>
        <w:t xml:space="preserve"> </w:t>
      </w:r>
      <w:r w:rsidRPr="004D0A69">
        <w:t>defining temporal distributions of point rainfall totals.</w:t>
      </w:r>
      <w:r>
        <w:t xml:space="preserve"> </w:t>
      </w:r>
      <w:r>
        <w:fldChar w:fldCharType="begin"/>
      </w:r>
      <w:r>
        <w:instrText xml:space="preserve"> REF _Ref61506489 \h </w:instrText>
      </w:r>
      <w:r>
        <w:fldChar w:fldCharType="separate"/>
      </w:r>
      <w:r w:rsidR="009258DA">
        <w:t xml:space="preserve">Table </w:t>
      </w:r>
      <w:r w:rsidR="009258DA">
        <w:rPr>
          <w:noProof/>
        </w:rPr>
        <w:t>5</w:t>
      </w:r>
      <w:r>
        <w:fldChar w:fldCharType="end"/>
      </w:r>
      <w:r>
        <w:t xml:space="preserve"> </w:t>
      </w:r>
      <w:r w:rsidRPr="004D0A69">
        <w:t xml:space="preserve">provides the precipitation totals </w:t>
      </w:r>
      <w:r w:rsidR="006228F2">
        <w:t xml:space="preserve">applied to the model including areal reduction. </w:t>
      </w:r>
    </w:p>
    <w:p w14:paraId="381B152B" w14:textId="77777777" w:rsidR="00146EA2" w:rsidRPr="004D0A69" w:rsidRDefault="00146EA2" w:rsidP="00146EA2"/>
    <w:p w14:paraId="0207DE9A" w14:textId="2338AEA7" w:rsidR="00161A02" w:rsidRDefault="00161A02" w:rsidP="00B908E0">
      <w:pPr>
        <w:pStyle w:val="Caption"/>
        <w:jc w:val="center"/>
      </w:pPr>
      <w:bookmarkStart w:id="54" w:name="_Ref61506489"/>
      <w:bookmarkStart w:id="55" w:name="_Toc106979757"/>
      <w:r>
        <w:t xml:space="preserve">Table </w:t>
      </w:r>
      <w:r w:rsidR="0047146E">
        <w:fldChar w:fldCharType="begin"/>
      </w:r>
      <w:r w:rsidR="0047146E">
        <w:instrText xml:space="preserve"> SEQ Table \* ARABIC </w:instrText>
      </w:r>
      <w:r w:rsidR="0047146E">
        <w:fldChar w:fldCharType="separate"/>
      </w:r>
      <w:r w:rsidR="009258DA">
        <w:rPr>
          <w:noProof/>
        </w:rPr>
        <w:t>5</w:t>
      </w:r>
      <w:r w:rsidR="0047146E">
        <w:fldChar w:fldCharType="end"/>
      </w:r>
      <w:bookmarkEnd w:id="54"/>
      <w:r>
        <w:t xml:space="preserve">: </w:t>
      </w:r>
      <w:r w:rsidR="00146EA2" w:rsidRPr="00146EA2">
        <w:t xml:space="preserve">Precipitation Totals </w:t>
      </w:r>
      <w:r w:rsidR="00681A1C">
        <w:t xml:space="preserve">estimated in </w:t>
      </w:r>
      <w:r w:rsidR="0004147B">
        <w:t>HEC-HMS</w:t>
      </w:r>
      <w:r w:rsidR="00681A1C">
        <w:t xml:space="preserve"> </w:t>
      </w:r>
      <w:r w:rsidR="00146EA2" w:rsidRPr="00146EA2">
        <w:t>(post ARF)</w:t>
      </w:r>
      <w:bookmarkEnd w:id="55"/>
    </w:p>
    <w:tbl>
      <w:tblPr>
        <w:tblStyle w:val="CompassTable"/>
        <w:tblW w:w="8606" w:type="dxa"/>
        <w:jc w:val="center"/>
        <w:tblLook w:val="04A0" w:firstRow="1" w:lastRow="0" w:firstColumn="1" w:lastColumn="0" w:noHBand="0" w:noVBand="1"/>
      </w:tblPr>
      <w:tblGrid>
        <w:gridCol w:w="2558"/>
        <w:gridCol w:w="857"/>
        <w:gridCol w:w="874"/>
        <w:gridCol w:w="857"/>
        <w:gridCol w:w="857"/>
        <w:gridCol w:w="857"/>
        <w:gridCol w:w="861"/>
        <w:gridCol w:w="879"/>
        <w:gridCol w:w="6"/>
      </w:tblGrid>
      <w:tr w:rsidR="00DE6E57" w:rsidRPr="00161A02" w14:paraId="50C7CDC0" w14:textId="77777777" w:rsidTr="008464CC">
        <w:trPr>
          <w:gridAfter w:val="1"/>
          <w:cnfStyle w:val="100000000000" w:firstRow="1" w:lastRow="0" w:firstColumn="0" w:lastColumn="0" w:oddVBand="0" w:evenVBand="0" w:oddHBand="0" w:evenHBand="0" w:firstRowFirstColumn="0" w:firstRowLastColumn="0" w:lastRowFirstColumn="0" w:lastRowLastColumn="0"/>
          <w:wAfter w:w="6" w:type="dxa"/>
          <w:jc w:val="center"/>
        </w:trPr>
        <w:tc>
          <w:tcPr>
            <w:tcW w:w="8600" w:type="dxa"/>
            <w:gridSpan w:val="8"/>
            <w:shd w:val="clear" w:color="auto" w:fill="00B5E2" w:themeFill="accent1"/>
          </w:tcPr>
          <w:p w14:paraId="02F37478" w14:textId="77777777" w:rsidR="00DE6E57" w:rsidRDefault="00DE6E57" w:rsidP="00DE6E57">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FB0559" w:rsidRPr="00161A02" w14:paraId="642233DB" w14:textId="77777777" w:rsidTr="008464CC">
        <w:trPr>
          <w:cnfStyle w:val="000000100000" w:firstRow="0" w:lastRow="0" w:firstColumn="0" w:lastColumn="0" w:oddVBand="0" w:evenVBand="0" w:oddHBand="1" w:evenHBand="0" w:firstRowFirstColumn="0" w:firstRowLastColumn="0" w:lastRowFirstColumn="0" w:lastRowLastColumn="0"/>
          <w:jc w:val="center"/>
        </w:trPr>
        <w:tc>
          <w:tcPr>
            <w:tcW w:w="2558" w:type="dxa"/>
            <w:shd w:val="clear" w:color="auto" w:fill="00B5E2" w:themeFill="accent1"/>
          </w:tcPr>
          <w:p w14:paraId="1C2D2B65"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 xml:space="preserve">Sub-Basin Description </w:t>
            </w:r>
          </w:p>
        </w:tc>
        <w:tc>
          <w:tcPr>
            <w:tcW w:w="857" w:type="dxa"/>
            <w:shd w:val="clear" w:color="auto" w:fill="00B5E2" w:themeFill="accent1"/>
          </w:tcPr>
          <w:p w14:paraId="0BE67C10" w14:textId="2CAE8BFA"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8464CC" w:rsidRPr="008464CC">
              <w:rPr>
                <w:rFonts w:eastAsia="Times New Roman" w:cs="Times New Roman"/>
                <w:b/>
                <w:color w:val="FFFFFF"/>
                <w:kern w:val="0"/>
                <w:szCs w:val="20"/>
              </w:rPr>
              <w:t>-percent</w:t>
            </w:r>
          </w:p>
        </w:tc>
        <w:tc>
          <w:tcPr>
            <w:tcW w:w="874" w:type="dxa"/>
            <w:shd w:val="clear" w:color="auto" w:fill="00B5E2" w:themeFill="accent1"/>
          </w:tcPr>
          <w:p w14:paraId="24323866" w14:textId="1839F7A0"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0.2</w:t>
            </w:r>
            <w:r w:rsidR="008464CC" w:rsidRPr="008464CC">
              <w:rPr>
                <w:rFonts w:eastAsia="Times New Roman" w:cs="Times New Roman"/>
                <w:b/>
                <w:color w:val="FFFFFF"/>
                <w:kern w:val="0"/>
                <w:szCs w:val="20"/>
              </w:rPr>
              <w:t>-percent</w:t>
            </w:r>
          </w:p>
        </w:tc>
        <w:tc>
          <w:tcPr>
            <w:tcW w:w="857" w:type="dxa"/>
            <w:shd w:val="clear" w:color="auto" w:fill="00B5E2" w:themeFill="accent1"/>
          </w:tcPr>
          <w:p w14:paraId="35AA5894" w14:textId="0427E06E"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2</w:t>
            </w:r>
            <w:r w:rsidR="008464CC" w:rsidRPr="008464CC">
              <w:rPr>
                <w:rFonts w:eastAsia="Times New Roman" w:cs="Times New Roman"/>
                <w:b/>
                <w:color w:val="FFFFFF"/>
                <w:kern w:val="0"/>
                <w:szCs w:val="20"/>
              </w:rPr>
              <w:t>-percent</w:t>
            </w:r>
          </w:p>
        </w:tc>
        <w:tc>
          <w:tcPr>
            <w:tcW w:w="857" w:type="dxa"/>
            <w:shd w:val="clear" w:color="auto" w:fill="00B5E2" w:themeFill="accent1"/>
          </w:tcPr>
          <w:p w14:paraId="6314F018" w14:textId="1D8EA24A"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4</w:t>
            </w:r>
            <w:r w:rsidR="008464CC" w:rsidRPr="008464CC">
              <w:rPr>
                <w:rFonts w:eastAsia="Times New Roman" w:cs="Times New Roman"/>
                <w:b/>
                <w:color w:val="FFFFFF"/>
                <w:kern w:val="0"/>
                <w:szCs w:val="20"/>
              </w:rPr>
              <w:t>-percent</w:t>
            </w:r>
          </w:p>
        </w:tc>
        <w:tc>
          <w:tcPr>
            <w:tcW w:w="857" w:type="dxa"/>
            <w:shd w:val="clear" w:color="auto" w:fill="00B5E2" w:themeFill="accent1"/>
          </w:tcPr>
          <w:p w14:paraId="354BA9C0" w14:textId="601E4FDB"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10</w:t>
            </w:r>
            <w:r w:rsidR="008464CC" w:rsidRPr="008464CC">
              <w:rPr>
                <w:rFonts w:eastAsia="Times New Roman" w:cs="Times New Roman"/>
                <w:b/>
                <w:color w:val="FFFFFF"/>
                <w:kern w:val="0"/>
                <w:szCs w:val="20"/>
              </w:rPr>
              <w:t>-percent</w:t>
            </w:r>
          </w:p>
        </w:tc>
        <w:tc>
          <w:tcPr>
            <w:tcW w:w="861" w:type="dxa"/>
            <w:shd w:val="clear" w:color="auto" w:fill="00B5E2" w:themeFill="accent1"/>
          </w:tcPr>
          <w:p w14:paraId="32BC0D35" w14:textId="0EDEC68B"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8464CC" w:rsidRPr="008464CC">
              <w:rPr>
                <w:rFonts w:eastAsia="Times New Roman" w:cs="Times New Roman"/>
                <w:b/>
                <w:color w:val="FFFFFF"/>
                <w:kern w:val="0"/>
                <w:szCs w:val="20"/>
              </w:rPr>
              <w:t>-percent</w:t>
            </w:r>
            <w:r w:rsidRPr="000A3B6D">
              <w:rPr>
                <w:rFonts w:eastAsia="Times New Roman" w:cs="Times New Roman"/>
                <w:b/>
                <w:color w:val="FFFFFF"/>
                <w:kern w:val="0"/>
                <w:szCs w:val="20"/>
              </w:rPr>
              <w:t xml:space="preserve"> Plus</w:t>
            </w:r>
          </w:p>
        </w:tc>
        <w:tc>
          <w:tcPr>
            <w:tcW w:w="885" w:type="dxa"/>
            <w:gridSpan w:val="2"/>
            <w:shd w:val="clear" w:color="auto" w:fill="00B5E2" w:themeFill="accent1"/>
          </w:tcPr>
          <w:p w14:paraId="735377A7" w14:textId="4F8A42BE"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8464CC" w:rsidRPr="008464CC">
              <w:rPr>
                <w:rFonts w:eastAsia="Times New Roman" w:cs="Times New Roman"/>
                <w:b/>
                <w:color w:val="FFFFFF"/>
                <w:kern w:val="0"/>
                <w:szCs w:val="20"/>
              </w:rPr>
              <w:t>-percent</w:t>
            </w:r>
            <w:r w:rsidRPr="000A3B6D">
              <w:rPr>
                <w:rFonts w:eastAsia="Times New Roman" w:cs="Times New Roman"/>
                <w:b/>
                <w:color w:val="FFFFFF"/>
                <w:kern w:val="0"/>
                <w:szCs w:val="20"/>
              </w:rPr>
              <w:t xml:space="preserve"> Minus</w:t>
            </w:r>
          </w:p>
        </w:tc>
      </w:tr>
      <w:tr w:rsidR="00B3761D" w:rsidRPr="00161A02" w14:paraId="1B3B89AA" w14:textId="77777777" w:rsidTr="008464CC">
        <w:trPr>
          <w:cnfStyle w:val="000000010000" w:firstRow="0" w:lastRow="0" w:firstColumn="0" w:lastColumn="0" w:oddVBand="0" w:evenVBand="0" w:oddHBand="0" w:evenHBand="1" w:firstRowFirstColumn="0" w:firstRowLastColumn="0" w:lastRowFirstColumn="0" w:lastRowLastColumn="0"/>
          <w:trHeight w:val="288"/>
          <w:jc w:val="center"/>
        </w:trPr>
        <w:tc>
          <w:tcPr>
            <w:tcW w:w="2558" w:type="dxa"/>
            <w:vAlign w:val="top"/>
          </w:tcPr>
          <w:p w14:paraId="0F2C51DF" w14:textId="2B4DCDEB" w:rsidR="00B3761D" w:rsidRPr="007123E3" w:rsidRDefault="00FD3E0C" w:rsidP="00121695">
            <w:pPr>
              <w:tabs>
                <w:tab w:val="clear" w:pos="284"/>
              </w:tabs>
              <w:spacing w:before="20" w:after="20" w:line="240" w:lineRule="auto"/>
              <w:jc w:val="center"/>
              <w:rPr>
                <w:rFonts w:eastAsia="Times New Roman" w:cs="Times New Roman"/>
                <w:color w:val="auto"/>
                <w:kern w:val="0"/>
                <w:szCs w:val="20"/>
              </w:rPr>
            </w:pPr>
            <w:r>
              <w:rPr>
                <w:color w:val="000000" w:themeColor="text1"/>
                <w:szCs w:val="20"/>
              </w:rPr>
              <w:t>East Matagorda Bay</w:t>
            </w:r>
          </w:p>
        </w:tc>
        <w:tc>
          <w:tcPr>
            <w:tcW w:w="857" w:type="dxa"/>
            <w:vAlign w:val="top"/>
          </w:tcPr>
          <w:p w14:paraId="324D8E69" w14:textId="5CA0192A" w:rsidR="00B3761D" w:rsidRPr="007123E3" w:rsidRDefault="00FD3E0C" w:rsidP="004974CE">
            <w:pPr>
              <w:tabs>
                <w:tab w:val="clear" w:pos="284"/>
              </w:tabs>
              <w:spacing w:before="40" w:after="20" w:line="240" w:lineRule="auto"/>
              <w:ind w:left="29" w:right="-43"/>
              <w:jc w:val="center"/>
              <w:rPr>
                <w:rFonts w:eastAsia="Calibri" w:cs="Times New Roman"/>
                <w:color w:val="auto"/>
                <w:kern w:val="0"/>
                <w:szCs w:val="20"/>
              </w:rPr>
            </w:pPr>
            <w:r>
              <w:rPr>
                <w:color w:val="auto"/>
              </w:rPr>
              <w:t>14.29</w:t>
            </w:r>
          </w:p>
        </w:tc>
        <w:tc>
          <w:tcPr>
            <w:tcW w:w="874" w:type="dxa"/>
            <w:vAlign w:val="top"/>
          </w:tcPr>
          <w:p w14:paraId="645D2709" w14:textId="5EA2809C" w:rsidR="00B3761D" w:rsidRPr="007123E3" w:rsidRDefault="00FD3E0C" w:rsidP="004974CE">
            <w:pPr>
              <w:tabs>
                <w:tab w:val="clear" w:pos="284"/>
              </w:tabs>
              <w:spacing w:before="40" w:after="20" w:line="240" w:lineRule="auto"/>
              <w:ind w:left="29" w:right="-43"/>
              <w:jc w:val="center"/>
              <w:rPr>
                <w:rFonts w:eastAsia="Calibri" w:cs="Times New Roman"/>
                <w:color w:val="auto"/>
                <w:kern w:val="0"/>
                <w:szCs w:val="20"/>
              </w:rPr>
            </w:pPr>
            <w:r>
              <w:rPr>
                <w:color w:val="auto"/>
              </w:rPr>
              <w:t>20.66</w:t>
            </w:r>
          </w:p>
        </w:tc>
        <w:tc>
          <w:tcPr>
            <w:tcW w:w="857" w:type="dxa"/>
            <w:vAlign w:val="top"/>
          </w:tcPr>
          <w:p w14:paraId="64AF7CC1" w14:textId="21999B9F" w:rsidR="00B3761D" w:rsidRPr="007123E3" w:rsidRDefault="00FD3E0C" w:rsidP="004974CE">
            <w:pPr>
              <w:tabs>
                <w:tab w:val="clear" w:pos="284"/>
              </w:tabs>
              <w:spacing w:before="40" w:after="20" w:line="240" w:lineRule="auto"/>
              <w:ind w:left="29" w:right="-43"/>
              <w:jc w:val="center"/>
              <w:rPr>
                <w:rFonts w:eastAsia="Calibri" w:cs="Times New Roman"/>
                <w:color w:val="auto"/>
                <w:kern w:val="0"/>
                <w:szCs w:val="20"/>
              </w:rPr>
            </w:pPr>
            <w:r>
              <w:rPr>
                <w:color w:val="auto"/>
              </w:rPr>
              <w:t>12.10</w:t>
            </w:r>
          </w:p>
        </w:tc>
        <w:tc>
          <w:tcPr>
            <w:tcW w:w="857" w:type="dxa"/>
            <w:vAlign w:val="top"/>
          </w:tcPr>
          <w:p w14:paraId="3B51D4F3" w14:textId="53B91973" w:rsidR="00B3761D" w:rsidRPr="007123E3" w:rsidRDefault="00FD3E0C" w:rsidP="004974CE">
            <w:pPr>
              <w:tabs>
                <w:tab w:val="clear" w:pos="284"/>
              </w:tabs>
              <w:spacing w:before="40" w:after="20" w:line="240" w:lineRule="auto"/>
              <w:ind w:left="29" w:right="-43"/>
              <w:jc w:val="center"/>
              <w:rPr>
                <w:rFonts w:eastAsia="Calibri" w:cs="Times New Roman"/>
                <w:color w:val="auto"/>
                <w:kern w:val="0"/>
                <w:szCs w:val="20"/>
              </w:rPr>
            </w:pPr>
            <w:r>
              <w:rPr>
                <w:color w:val="auto"/>
              </w:rPr>
              <w:t>10.19</w:t>
            </w:r>
          </w:p>
        </w:tc>
        <w:tc>
          <w:tcPr>
            <w:tcW w:w="857" w:type="dxa"/>
            <w:vAlign w:val="top"/>
          </w:tcPr>
          <w:p w14:paraId="4D634A24" w14:textId="7766FC27" w:rsidR="00B3761D" w:rsidRPr="007123E3" w:rsidRDefault="00FD3E0C" w:rsidP="004974CE">
            <w:pPr>
              <w:tabs>
                <w:tab w:val="clear" w:pos="284"/>
              </w:tabs>
              <w:spacing w:before="40" w:after="20" w:line="240" w:lineRule="auto"/>
              <w:ind w:left="29" w:right="-43"/>
              <w:jc w:val="center"/>
              <w:rPr>
                <w:rFonts w:eastAsia="Calibri" w:cs="Times New Roman"/>
                <w:color w:val="auto"/>
                <w:kern w:val="0"/>
                <w:szCs w:val="20"/>
              </w:rPr>
            </w:pPr>
            <w:r>
              <w:rPr>
                <w:color w:val="auto"/>
              </w:rPr>
              <w:t>7.91</w:t>
            </w:r>
          </w:p>
        </w:tc>
        <w:tc>
          <w:tcPr>
            <w:tcW w:w="861" w:type="dxa"/>
            <w:vAlign w:val="top"/>
          </w:tcPr>
          <w:p w14:paraId="75201513" w14:textId="08616878" w:rsidR="00B3761D" w:rsidRPr="007123E3" w:rsidRDefault="00FD3E0C" w:rsidP="004974CE">
            <w:pPr>
              <w:tabs>
                <w:tab w:val="clear" w:pos="284"/>
              </w:tabs>
              <w:spacing w:before="40" w:after="20" w:line="240" w:lineRule="auto"/>
              <w:ind w:left="29" w:right="-43"/>
              <w:jc w:val="center"/>
              <w:rPr>
                <w:rFonts w:eastAsia="Calibri" w:cs="Times New Roman"/>
                <w:color w:val="auto"/>
                <w:kern w:val="0"/>
                <w:szCs w:val="20"/>
              </w:rPr>
            </w:pPr>
            <w:r>
              <w:rPr>
                <w:color w:val="auto"/>
              </w:rPr>
              <w:t>17.22</w:t>
            </w:r>
          </w:p>
        </w:tc>
        <w:tc>
          <w:tcPr>
            <w:tcW w:w="885" w:type="dxa"/>
            <w:gridSpan w:val="2"/>
            <w:vAlign w:val="top"/>
          </w:tcPr>
          <w:p w14:paraId="6AD57D79" w14:textId="2988F0D1" w:rsidR="00B3761D" w:rsidRPr="007123E3" w:rsidRDefault="00FD3E0C" w:rsidP="00FD3E0C">
            <w:pPr>
              <w:tabs>
                <w:tab w:val="clear" w:pos="284"/>
              </w:tabs>
              <w:spacing w:before="40" w:after="20" w:line="240" w:lineRule="auto"/>
              <w:ind w:left="29" w:right="-43"/>
              <w:jc w:val="center"/>
              <w:rPr>
                <w:rFonts w:eastAsia="Calibri" w:cs="Times New Roman"/>
                <w:color w:val="auto"/>
                <w:kern w:val="0"/>
                <w:szCs w:val="20"/>
              </w:rPr>
            </w:pPr>
            <w:r>
              <w:rPr>
                <w:color w:val="auto"/>
              </w:rPr>
              <w:t>11.36</w:t>
            </w:r>
          </w:p>
        </w:tc>
      </w:tr>
    </w:tbl>
    <w:p w14:paraId="561CF83A" w14:textId="77777777" w:rsidR="00161A02" w:rsidRDefault="00161A02" w:rsidP="0048315A">
      <w:pPr>
        <w:pStyle w:val="BodyText"/>
      </w:pPr>
    </w:p>
    <w:p w14:paraId="306BAF20" w14:textId="0E96D3E2" w:rsidR="00161A02" w:rsidRDefault="00B36576" w:rsidP="0048315A">
      <w:pPr>
        <w:pStyle w:val="BodyText"/>
      </w:pPr>
      <w:r>
        <w:fldChar w:fldCharType="begin"/>
      </w:r>
      <w:r>
        <w:instrText xml:space="preserve"> REF _Ref61261277 \h </w:instrText>
      </w:r>
      <w:r>
        <w:fldChar w:fldCharType="separate"/>
      </w:r>
      <w:r w:rsidR="009258DA">
        <w:t xml:space="preserve">Table </w:t>
      </w:r>
      <w:r w:rsidR="009258DA">
        <w:rPr>
          <w:noProof/>
        </w:rPr>
        <w:t>6</w:t>
      </w:r>
      <w:r>
        <w:fldChar w:fldCharType="end"/>
      </w:r>
      <w:r>
        <w:t xml:space="preserve"> </w:t>
      </w:r>
      <w:r w:rsidR="00AC5D58">
        <w:t>shows the excess precipitation totals determined from the HMS model. These values are a factor of the average curve number and precipitation depths for each model area.</w:t>
      </w:r>
      <w:r w:rsidR="00161A02" w:rsidRPr="00161A02">
        <w:t xml:space="preserve"> Note that CNs</w:t>
      </w:r>
      <w:r w:rsidR="00AC5D58">
        <w:t xml:space="preserve"> </w:t>
      </w:r>
      <w:r w:rsidR="00161A02" w:rsidRPr="00161A02">
        <w:t xml:space="preserve">were modified during the calibration process and the excess precipitation </w:t>
      </w:r>
      <w:r w:rsidR="00AC5D58">
        <w:t>depths were recalculated to install confidence in the final model results.</w:t>
      </w:r>
    </w:p>
    <w:p w14:paraId="2E2A213D" w14:textId="7B9320B6" w:rsidR="0047146E" w:rsidRDefault="0047146E" w:rsidP="000A3B6D">
      <w:pPr>
        <w:pStyle w:val="Caption"/>
        <w:jc w:val="center"/>
      </w:pPr>
      <w:bookmarkStart w:id="56" w:name="_Ref61261277"/>
      <w:bookmarkStart w:id="57" w:name="_Toc106979758"/>
      <w:r>
        <w:t xml:space="preserve">Table </w:t>
      </w:r>
      <w:r>
        <w:fldChar w:fldCharType="begin"/>
      </w:r>
      <w:r>
        <w:instrText xml:space="preserve"> SEQ Table \* ARABIC </w:instrText>
      </w:r>
      <w:r>
        <w:fldChar w:fldCharType="separate"/>
      </w:r>
      <w:r w:rsidR="009258DA">
        <w:rPr>
          <w:noProof/>
        </w:rPr>
        <w:t>6</w:t>
      </w:r>
      <w:r>
        <w:fldChar w:fldCharType="end"/>
      </w:r>
      <w:bookmarkEnd w:id="56"/>
      <w:r>
        <w:t>: Total Excess Precipitation Applied to 2D Mesh</w:t>
      </w:r>
      <w:bookmarkEnd w:id="57"/>
    </w:p>
    <w:tbl>
      <w:tblPr>
        <w:tblStyle w:val="CompassTable"/>
        <w:tblW w:w="9526" w:type="dxa"/>
        <w:jc w:val="center"/>
        <w:tblLook w:val="04A0" w:firstRow="1" w:lastRow="0" w:firstColumn="1" w:lastColumn="0" w:noHBand="0" w:noVBand="1"/>
      </w:tblPr>
      <w:tblGrid>
        <w:gridCol w:w="2624"/>
        <w:gridCol w:w="980"/>
        <w:gridCol w:w="1036"/>
        <w:gridCol w:w="990"/>
        <w:gridCol w:w="990"/>
        <w:gridCol w:w="990"/>
        <w:gridCol w:w="900"/>
        <w:gridCol w:w="1016"/>
      </w:tblGrid>
      <w:tr w:rsidR="0047146E" w:rsidRPr="00161A02" w14:paraId="2B2F8334" w14:textId="77777777" w:rsidTr="008464CC">
        <w:trPr>
          <w:cnfStyle w:val="100000000000" w:firstRow="1" w:lastRow="0" w:firstColumn="0" w:lastColumn="0" w:oddVBand="0" w:evenVBand="0" w:oddHBand="0" w:evenHBand="0" w:firstRowFirstColumn="0" w:firstRowLastColumn="0" w:lastRowFirstColumn="0" w:lastRowLastColumn="0"/>
          <w:jc w:val="center"/>
        </w:trPr>
        <w:tc>
          <w:tcPr>
            <w:tcW w:w="9526" w:type="dxa"/>
            <w:gridSpan w:val="8"/>
            <w:shd w:val="clear" w:color="auto" w:fill="00B5E2" w:themeFill="accent1"/>
          </w:tcPr>
          <w:p w14:paraId="2149E6FF" w14:textId="77777777" w:rsidR="0047146E" w:rsidRDefault="0047146E" w:rsidP="00CA2514">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FB0559" w:rsidRPr="00FB0559" w14:paraId="62AE6932" w14:textId="77777777" w:rsidTr="008464CC">
        <w:trPr>
          <w:cnfStyle w:val="000000100000" w:firstRow="0" w:lastRow="0" w:firstColumn="0" w:lastColumn="0" w:oddVBand="0" w:evenVBand="0" w:oddHBand="1" w:evenHBand="0" w:firstRowFirstColumn="0" w:firstRowLastColumn="0" w:lastRowFirstColumn="0" w:lastRowLastColumn="0"/>
          <w:jc w:val="center"/>
        </w:trPr>
        <w:tc>
          <w:tcPr>
            <w:tcW w:w="2624" w:type="dxa"/>
            <w:shd w:val="clear" w:color="auto" w:fill="00B5E2" w:themeFill="accent1"/>
          </w:tcPr>
          <w:p w14:paraId="58C92F11"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980" w:type="dxa"/>
            <w:shd w:val="clear" w:color="auto" w:fill="00B5E2" w:themeFill="accent1"/>
          </w:tcPr>
          <w:p w14:paraId="391F7C76" w14:textId="6B53D13E"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1</w:t>
            </w:r>
            <w:r w:rsidR="008464CC" w:rsidRPr="008464CC">
              <w:rPr>
                <w:rFonts w:eastAsia="Times New Roman" w:cs="Times New Roman"/>
                <w:b/>
                <w:color w:val="FFFFFF" w:themeColor="background2"/>
                <w:kern w:val="0"/>
                <w:szCs w:val="20"/>
              </w:rPr>
              <w:t>-percent</w:t>
            </w:r>
          </w:p>
        </w:tc>
        <w:tc>
          <w:tcPr>
            <w:tcW w:w="1036" w:type="dxa"/>
            <w:shd w:val="clear" w:color="auto" w:fill="00B5E2" w:themeFill="accent1"/>
          </w:tcPr>
          <w:p w14:paraId="07F69A2E" w14:textId="527FB89A"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0.2</w:t>
            </w:r>
            <w:r w:rsidR="008464CC" w:rsidRPr="008464CC">
              <w:rPr>
                <w:rFonts w:eastAsia="Times New Roman" w:cs="Times New Roman"/>
                <w:b/>
                <w:color w:val="FFFFFF" w:themeColor="background2"/>
                <w:kern w:val="0"/>
                <w:szCs w:val="20"/>
              </w:rPr>
              <w:t>-percent</w:t>
            </w:r>
          </w:p>
        </w:tc>
        <w:tc>
          <w:tcPr>
            <w:tcW w:w="990" w:type="dxa"/>
            <w:shd w:val="clear" w:color="auto" w:fill="00B5E2" w:themeFill="accent1"/>
          </w:tcPr>
          <w:p w14:paraId="1A858BFD" w14:textId="24912CB0"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2</w:t>
            </w:r>
            <w:r w:rsidR="008464CC" w:rsidRPr="008464CC">
              <w:rPr>
                <w:rFonts w:eastAsia="Times New Roman" w:cs="Times New Roman"/>
                <w:b/>
                <w:color w:val="FFFFFF" w:themeColor="background2"/>
                <w:kern w:val="0"/>
                <w:szCs w:val="20"/>
              </w:rPr>
              <w:t>-percent</w:t>
            </w:r>
          </w:p>
        </w:tc>
        <w:tc>
          <w:tcPr>
            <w:tcW w:w="990" w:type="dxa"/>
            <w:shd w:val="clear" w:color="auto" w:fill="00B5E2" w:themeFill="accent1"/>
          </w:tcPr>
          <w:p w14:paraId="10582202" w14:textId="7D477F4A"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4</w:t>
            </w:r>
            <w:r w:rsidR="008464CC" w:rsidRPr="008464CC">
              <w:rPr>
                <w:rFonts w:eastAsia="Times New Roman" w:cs="Times New Roman"/>
                <w:b/>
                <w:color w:val="FFFFFF" w:themeColor="background2"/>
                <w:kern w:val="0"/>
                <w:szCs w:val="20"/>
              </w:rPr>
              <w:t>-percent</w:t>
            </w:r>
          </w:p>
        </w:tc>
        <w:tc>
          <w:tcPr>
            <w:tcW w:w="990" w:type="dxa"/>
            <w:shd w:val="clear" w:color="auto" w:fill="00B5E2" w:themeFill="accent1"/>
          </w:tcPr>
          <w:p w14:paraId="201D69F1" w14:textId="69E454FC"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10</w:t>
            </w:r>
            <w:r w:rsidR="008464CC" w:rsidRPr="008464CC">
              <w:rPr>
                <w:rFonts w:eastAsia="Times New Roman" w:cs="Times New Roman"/>
                <w:b/>
                <w:color w:val="FFFFFF" w:themeColor="background2"/>
                <w:kern w:val="0"/>
                <w:szCs w:val="20"/>
              </w:rPr>
              <w:t>-percent</w:t>
            </w:r>
          </w:p>
        </w:tc>
        <w:tc>
          <w:tcPr>
            <w:tcW w:w="900" w:type="dxa"/>
            <w:shd w:val="clear" w:color="auto" w:fill="00B5E2" w:themeFill="accent1"/>
          </w:tcPr>
          <w:p w14:paraId="2375F368" w14:textId="62B4BD86"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1</w:t>
            </w:r>
            <w:r w:rsidR="008464CC" w:rsidRPr="008464CC">
              <w:rPr>
                <w:rFonts w:eastAsia="Times New Roman" w:cs="Times New Roman"/>
                <w:b/>
                <w:color w:val="FFFFFF" w:themeColor="background2"/>
                <w:kern w:val="0"/>
                <w:szCs w:val="20"/>
              </w:rPr>
              <w:t>-percent</w:t>
            </w:r>
            <w:r w:rsidRPr="000A3B6D">
              <w:rPr>
                <w:rFonts w:eastAsia="Times New Roman" w:cs="Times New Roman"/>
                <w:b/>
                <w:color w:val="FFFFFF" w:themeColor="background2"/>
                <w:kern w:val="0"/>
                <w:szCs w:val="20"/>
              </w:rPr>
              <w:t xml:space="preserve"> Plus</w:t>
            </w:r>
          </w:p>
        </w:tc>
        <w:tc>
          <w:tcPr>
            <w:tcW w:w="1016" w:type="dxa"/>
            <w:shd w:val="clear" w:color="auto" w:fill="00B5E2" w:themeFill="accent1"/>
          </w:tcPr>
          <w:p w14:paraId="7F07A0BD" w14:textId="4C55558E"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1</w:t>
            </w:r>
            <w:r w:rsidR="008464CC" w:rsidRPr="008464CC">
              <w:rPr>
                <w:rFonts w:eastAsia="Times New Roman" w:cs="Times New Roman"/>
                <w:b/>
                <w:color w:val="FFFFFF" w:themeColor="background2"/>
                <w:kern w:val="0"/>
                <w:szCs w:val="20"/>
              </w:rPr>
              <w:t xml:space="preserve">-percent </w:t>
            </w:r>
            <w:r w:rsidRPr="000A3B6D">
              <w:rPr>
                <w:rFonts w:eastAsia="Times New Roman" w:cs="Times New Roman"/>
                <w:b/>
                <w:color w:val="FFFFFF" w:themeColor="background2"/>
                <w:kern w:val="0"/>
                <w:szCs w:val="20"/>
              </w:rPr>
              <w:t>Minus</w:t>
            </w:r>
          </w:p>
        </w:tc>
      </w:tr>
      <w:tr w:rsidR="00B3761D" w:rsidRPr="00161A02" w14:paraId="5AB664DA" w14:textId="77777777" w:rsidTr="008464CC">
        <w:trPr>
          <w:cnfStyle w:val="000000010000" w:firstRow="0" w:lastRow="0" w:firstColumn="0" w:lastColumn="0" w:oddVBand="0" w:evenVBand="0" w:oddHBand="0" w:evenHBand="1" w:firstRowFirstColumn="0" w:firstRowLastColumn="0" w:lastRowFirstColumn="0" w:lastRowLastColumn="0"/>
          <w:trHeight w:val="288"/>
          <w:jc w:val="center"/>
        </w:trPr>
        <w:tc>
          <w:tcPr>
            <w:tcW w:w="2624" w:type="dxa"/>
            <w:vAlign w:val="top"/>
          </w:tcPr>
          <w:p w14:paraId="58068ACA" w14:textId="314A5C39" w:rsidR="00B3761D" w:rsidRPr="007123E3" w:rsidRDefault="00FD3E0C" w:rsidP="00121695">
            <w:pPr>
              <w:tabs>
                <w:tab w:val="clear" w:pos="284"/>
              </w:tabs>
              <w:spacing w:before="20" w:after="20" w:line="240" w:lineRule="auto"/>
              <w:jc w:val="center"/>
              <w:rPr>
                <w:rFonts w:eastAsia="Times New Roman" w:cs="Times New Roman"/>
                <w:color w:val="auto"/>
                <w:kern w:val="0"/>
                <w:szCs w:val="20"/>
              </w:rPr>
            </w:pPr>
            <w:r>
              <w:rPr>
                <w:color w:val="000000" w:themeColor="text1"/>
                <w:szCs w:val="20"/>
              </w:rPr>
              <w:t xml:space="preserve">East Matagorda Bay </w:t>
            </w:r>
          </w:p>
        </w:tc>
        <w:tc>
          <w:tcPr>
            <w:tcW w:w="980" w:type="dxa"/>
            <w:vAlign w:val="top"/>
          </w:tcPr>
          <w:p w14:paraId="0E07493E" w14:textId="460029A1" w:rsidR="00B3761D" w:rsidRPr="007123E3" w:rsidRDefault="00FD3E0C" w:rsidP="004974CE">
            <w:pPr>
              <w:tabs>
                <w:tab w:val="clear" w:pos="284"/>
              </w:tabs>
              <w:spacing w:before="40" w:after="20" w:line="240" w:lineRule="auto"/>
              <w:ind w:left="29" w:right="-43"/>
              <w:jc w:val="center"/>
              <w:rPr>
                <w:rFonts w:eastAsia="Calibri" w:cs="Times New Roman"/>
                <w:color w:val="auto"/>
                <w:kern w:val="0"/>
                <w:szCs w:val="20"/>
              </w:rPr>
            </w:pPr>
            <w:r>
              <w:rPr>
                <w:color w:val="auto"/>
              </w:rPr>
              <w:t>11.09</w:t>
            </w:r>
          </w:p>
        </w:tc>
        <w:tc>
          <w:tcPr>
            <w:tcW w:w="1036" w:type="dxa"/>
            <w:vAlign w:val="top"/>
          </w:tcPr>
          <w:p w14:paraId="48918B8A" w14:textId="21933979" w:rsidR="00B3761D" w:rsidRPr="007123E3" w:rsidRDefault="00FD3E0C" w:rsidP="004974CE">
            <w:pPr>
              <w:tabs>
                <w:tab w:val="clear" w:pos="284"/>
              </w:tabs>
              <w:spacing w:before="40" w:after="20" w:line="240" w:lineRule="auto"/>
              <w:ind w:left="29" w:right="-43"/>
              <w:jc w:val="center"/>
              <w:rPr>
                <w:rFonts w:eastAsia="Calibri" w:cs="Times New Roman"/>
                <w:color w:val="auto"/>
                <w:kern w:val="0"/>
                <w:szCs w:val="20"/>
              </w:rPr>
            </w:pPr>
            <w:r>
              <w:rPr>
                <w:color w:val="auto"/>
              </w:rPr>
              <w:t>17.30</w:t>
            </w:r>
          </w:p>
        </w:tc>
        <w:tc>
          <w:tcPr>
            <w:tcW w:w="990" w:type="dxa"/>
            <w:vAlign w:val="top"/>
          </w:tcPr>
          <w:p w14:paraId="12A319EF" w14:textId="1F2B2406" w:rsidR="00B3761D" w:rsidRPr="007123E3" w:rsidRDefault="00FD3E0C" w:rsidP="004974CE">
            <w:pPr>
              <w:tabs>
                <w:tab w:val="clear" w:pos="284"/>
              </w:tabs>
              <w:spacing w:before="40" w:after="20" w:line="240" w:lineRule="auto"/>
              <w:ind w:left="29" w:right="-43"/>
              <w:jc w:val="center"/>
              <w:rPr>
                <w:rFonts w:eastAsia="Calibri" w:cs="Times New Roman"/>
                <w:color w:val="auto"/>
                <w:kern w:val="0"/>
                <w:szCs w:val="20"/>
              </w:rPr>
            </w:pPr>
            <w:r>
              <w:rPr>
                <w:color w:val="auto"/>
              </w:rPr>
              <w:t>9.00</w:t>
            </w:r>
          </w:p>
        </w:tc>
        <w:tc>
          <w:tcPr>
            <w:tcW w:w="990" w:type="dxa"/>
            <w:vAlign w:val="top"/>
          </w:tcPr>
          <w:p w14:paraId="16268F6A" w14:textId="043CEC9D" w:rsidR="00B3761D" w:rsidRPr="007123E3" w:rsidRDefault="00FD3E0C" w:rsidP="00FD3E0C">
            <w:pPr>
              <w:tabs>
                <w:tab w:val="clear" w:pos="284"/>
              </w:tabs>
              <w:spacing w:before="40" w:after="20" w:line="240" w:lineRule="auto"/>
              <w:ind w:left="29" w:right="-43"/>
              <w:jc w:val="center"/>
              <w:rPr>
                <w:rFonts w:eastAsia="Calibri" w:cs="Times New Roman"/>
                <w:color w:val="auto"/>
                <w:kern w:val="0"/>
                <w:szCs w:val="20"/>
              </w:rPr>
            </w:pPr>
            <w:r>
              <w:rPr>
                <w:color w:val="auto"/>
              </w:rPr>
              <w:t>7.19</w:t>
            </w:r>
          </w:p>
        </w:tc>
        <w:tc>
          <w:tcPr>
            <w:tcW w:w="990" w:type="dxa"/>
            <w:vAlign w:val="top"/>
          </w:tcPr>
          <w:p w14:paraId="605881B7" w14:textId="39DA128E" w:rsidR="00B3761D" w:rsidRPr="007123E3" w:rsidRDefault="00FD3E0C" w:rsidP="004974CE">
            <w:pPr>
              <w:tabs>
                <w:tab w:val="clear" w:pos="284"/>
              </w:tabs>
              <w:spacing w:before="40" w:after="20" w:line="240" w:lineRule="auto"/>
              <w:ind w:left="29" w:right="-43"/>
              <w:jc w:val="center"/>
              <w:rPr>
                <w:rFonts w:eastAsia="Calibri" w:cs="Times New Roman"/>
                <w:color w:val="auto"/>
                <w:kern w:val="0"/>
                <w:szCs w:val="20"/>
              </w:rPr>
            </w:pPr>
            <w:r>
              <w:rPr>
                <w:color w:val="auto"/>
              </w:rPr>
              <w:t>5.07</w:t>
            </w:r>
          </w:p>
        </w:tc>
        <w:tc>
          <w:tcPr>
            <w:tcW w:w="900" w:type="dxa"/>
            <w:vAlign w:val="top"/>
          </w:tcPr>
          <w:p w14:paraId="3E7529C4" w14:textId="61474221" w:rsidR="00B3761D" w:rsidRPr="007123E3" w:rsidRDefault="00FD3E0C" w:rsidP="004974CE">
            <w:pPr>
              <w:tabs>
                <w:tab w:val="clear" w:pos="284"/>
              </w:tabs>
              <w:spacing w:before="40" w:after="20" w:line="240" w:lineRule="auto"/>
              <w:ind w:left="29" w:right="-43"/>
              <w:jc w:val="center"/>
              <w:rPr>
                <w:rFonts w:eastAsia="Calibri" w:cs="Times New Roman"/>
                <w:color w:val="auto"/>
                <w:kern w:val="0"/>
                <w:szCs w:val="20"/>
              </w:rPr>
            </w:pPr>
            <w:r>
              <w:rPr>
                <w:color w:val="auto"/>
              </w:rPr>
              <w:t>15.41</w:t>
            </w:r>
          </w:p>
        </w:tc>
        <w:tc>
          <w:tcPr>
            <w:tcW w:w="1016" w:type="dxa"/>
            <w:vAlign w:val="top"/>
          </w:tcPr>
          <w:p w14:paraId="2FD00757" w14:textId="529CC337" w:rsidR="00B3761D" w:rsidRPr="007123E3" w:rsidRDefault="00FD3E0C" w:rsidP="004974CE">
            <w:pPr>
              <w:tabs>
                <w:tab w:val="clear" w:pos="284"/>
              </w:tabs>
              <w:spacing w:before="40" w:after="20" w:line="240" w:lineRule="auto"/>
              <w:ind w:left="29" w:right="-43"/>
              <w:jc w:val="center"/>
              <w:rPr>
                <w:rFonts w:eastAsia="Calibri" w:cs="Times New Roman"/>
                <w:color w:val="auto"/>
                <w:kern w:val="0"/>
                <w:szCs w:val="20"/>
              </w:rPr>
            </w:pPr>
            <w:r>
              <w:rPr>
                <w:color w:val="auto"/>
              </w:rPr>
              <w:t>6.31</w:t>
            </w:r>
          </w:p>
        </w:tc>
      </w:tr>
    </w:tbl>
    <w:p w14:paraId="2247EDA4" w14:textId="77777777" w:rsidR="00DF6DD6" w:rsidRDefault="00DF6DD6" w:rsidP="0048315A">
      <w:pPr>
        <w:pStyle w:val="BodyText"/>
      </w:pPr>
    </w:p>
    <w:p w14:paraId="3C747C61" w14:textId="0897A544" w:rsidR="00AC5D58" w:rsidRDefault="000E4A9C" w:rsidP="0048315A">
      <w:pPr>
        <w:pStyle w:val="BodyText"/>
      </w:pPr>
      <w:r>
        <w:fldChar w:fldCharType="begin"/>
      </w:r>
      <w:r>
        <w:instrText xml:space="preserve"> REF _Ref80284395 \h </w:instrText>
      </w:r>
      <w:r>
        <w:fldChar w:fldCharType="separate"/>
      </w:r>
      <w:r w:rsidR="009258DA">
        <w:t xml:space="preserve">Figure </w:t>
      </w:r>
      <w:r w:rsidR="009258DA">
        <w:rPr>
          <w:noProof/>
        </w:rPr>
        <w:t>7</w:t>
      </w:r>
      <w:r>
        <w:fldChar w:fldCharType="end"/>
      </w:r>
      <w:r>
        <w:t xml:space="preserve"> </w:t>
      </w:r>
      <w:r w:rsidR="00EA309F">
        <w:t xml:space="preserve">shows </w:t>
      </w:r>
      <w:r w:rsidR="00B36576">
        <w:t xml:space="preserve">the </w:t>
      </w:r>
      <w:r w:rsidR="00EA309F">
        <w:t>excess p</w:t>
      </w:r>
      <w:r w:rsidR="00DF6DD6">
        <w:t>recipita</w:t>
      </w:r>
      <w:r w:rsidR="00EA309F">
        <w:t>t</w:t>
      </w:r>
      <w:r w:rsidR="00DF6DD6">
        <w:t xml:space="preserve">ion hyetograph used </w:t>
      </w:r>
      <w:r w:rsidR="00DF6DD6" w:rsidRPr="007123E3">
        <w:t xml:space="preserve">for </w:t>
      </w:r>
      <w:r w:rsidR="00121695">
        <w:t>East Matagorda Bay</w:t>
      </w:r>
      <w:r w:rsidR="00914420" w:rsidRPr="007123E3">
        <w:t>.</w:t>
      </w:r>
      <w:r w:rsidR="00914420">
        <w:t xml:space="preserve"> </w:t>
      </w:r>
      <w:r w:rsidR="00DF6DD6">
        <w:t>Curv</w:t>
      </w:r>
      <w:r w:rsidR="00914420">
        <w:t>e Number</w:t>
      </w:r>
      <w:r w:rsidR="00DF6DD6">
        <w:t xml:space="preserve"> and precipitation depth are the t</w:t>
      </w:r>
      <w:r w:rsidR="00914420">
        <w:t>wo</w:t>
      </w:r>
      <w:r w:rsidR="00DF6DD6">
        <w:t xml:space="preserve"> factors used by the HMS model to</w:t>
      </w:r>
      <w:r w:rsidR="00914420">
        <w:t xml:space="preserve"> determine the </w:t>
      </w:r>
      <w:r w:rsidR="00EA309F">
        <w:t>magnitude of the excess precipitation event</w:t>
      </w:r>
      <w:r w:rsidR="00DF6DD6">
        <w:t>.</w:t>
      </w:r>
      <w:r w:rsidR="00914420">
        <w:t xml:space="preserve"> The excess precipitation hyeto</w:t>
      </w:r>
      <w:r w:rsidR="00E36F6A">
        <w:t>graph is calculated in 6-minute</w:t>
      </w:r>
      <w:r w:rsidR="00914420">
        <w:t xml:space="preserve"> increments</w:t>
      </w:r>
      <w:r w:rsidR="00697875">
        <w:t>.</w:t>
      </w:r>
      <w:r w:rsidR="00DF6DD6">
        <w:t xml:space="preserve"> All models in this study have excess hyetograph shapes that </w:t>
      </w:r>
      <w:r w:rsidR="00914420">
        <w:t>closely resemble</w:t>
      </w:r>
      <w:r w:rsidR="00A15879">
        <w:t xml:space="preserve"> this one</w:t>
      </w:r>
      <w:r w:rsidR="00EA309F">
        <w:t>,</w:t>
      </w:r>
      <w:r w:rsidR="00DF6DD6">
        <w:t xml:space="preserve"> but with varyin</w:t>
      </w:r>
      <w:r w:rsidR="00EA309F">
        <w:t>g maximum excess precipitation values</w:t>
      </w:r>
      <w:r w:rsidR="00DF6DD6">
        <w:t>.</w:t>
      </w:r>
    </w:p>
    <w:p w14:paraId="5BD459DF" w14:textId="4254F565" w:rsidR="00EA2332" w:rsidRDefault="007B5DE0" w:rsidP="007C1FE6">
      <w:pPr>
        <w:pStyle w:val="BodyText"/>
        <w:keepNext/>
        <w:jc w:val="center"/>
      </w:pPr>
      <w:r>
        <w:rPr>
          <w:noProof/>
        </w:rPr>
        <w:lastRenderedPageBreak/>
        <w:drawing>
          <wp:inline distT="0" distB="0" distL="0" distR="0" wp14:anchorId="5056F271" wp14:editId="3F58998D">
            <wp:extent cx="5943600" cy="4019550"/>
            <wp:effectExtent l="0" t="0" r="19050" b="19050"/>
            <wp:docPr id="13" name="Chart 1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C88A889" w14:textId="77777777" w:rsidR="00AC5D58" w:rsidRDefault="00EA2332" w:rsidP="00EA2332">
      <w:pPr>
        <w:pStyle w:val="Caption"/>
        <w:jc w:val="center"/>
      </w:pPr>
      <w:bookmarkStart w:id="58" w:name="_Ref80284395"/>
      <w:bookmarkStart w:id="59" w:name="_Toc106979743"/>
      <w:r>
        <w:t xml:space="preserve">Figure </w:t>
      </w:r>
      <w:r>
        <w:fldChar w:fldCharType="begin"/>
      </w:r>
      <w:r>
        <w:instrText xml:space="preserve"> SEQ Figure \* ARABIC </w:instrText>
      </w:r>
      <w:r>
        <w:fldChar w:fldCharType="separate"/>
      </w:r>
      <w:r w:rsidR="009258DA">
        <w:rPr>
          <w:noProof/>
        </w:rPr>
        <w:t>7</w:t>
      </w:r>
      <w:r>
        <w:fldChar w:fldCharType="end"/>
      </w:r>
      <w:bookmarkEnd w:id="58"/>
      <w:r>
        <w:t xml:space="preserve">: </w:t>
      </w:r>
      <w:r w:rsidRPr="00B80C0C">
        <w:t>Excess Precipitation Hyetograph</w:t>
      </w:r>
      <w:bookmarkEnd w:id="59"/>
    </w:p>
    <w:p w14:paraId="21B67885" w14:textId="77777777" w:rsidR="00161A02" w:rsidRDefault="00161A02" w:rsidP="00EA2332">
      <w:pPr>
        <w:pStyle w:val="BodyText"/>
        <w:keepNext/>
      </w:pPr>
    </w:p>
    <w:p w14:paraId="703A5DC1" w14:textId="77777777" w:rsidR="00976A14" w:rsidRDefault="00976A14" w:rsidP="00E51B3A">
      <w:pPr>
        <w:pStyle w:val="Heading4"/>
      </w:pPr>
      <w:bookmarkStart w:id="60" w:name="_Toc106979712"/>
      <w:r>
        <w:t>Inflow Hydrograph Boundary Conditions</w:t>
      </w:r>
      <w:bookmarkEnd w:id="60"/>
    </w:p>
    <w:p w14:paraId="51E9564C" w14:textId="3D617836" w:rsidR="00742786" w:rsidRDefault="00121695" w:rsidP="00742786">
      <w:pPr>
        <w:pStyle w:val="BodyText"/>
      </w:pPr>
      <w:r>
        <w:t>For East Matagorda Bay</w:t>
      </w:r>
      <w:r w:rsidR="00742786">
        <w:t xml:space="preserve">, there is a contributing drainage area from upstream of the model flowing into the model area. The excess precipitation input boundary requires an inflow hydrograph boundary conditions. </w:t>
      </w:r>
    </w:p>
    <w:p w14:paraId="356A8B63" w14:textId="35771C95" w:rsidR="00742786" w:rsidRDefault="00742786" w:rsidP="00742786">
      <w:pPr>
        <w:pStyle w:val="BodyText"/>
      </w:pPr>
      <w:r>
        <w:t xml:space="preserve">Flow from the Linnville Bayou in San Bernard </w:t>
      </w:r>
      <w:r w:rsidR="00162E9B">
        <w:t>w</w:t>
      </w:r>
      <w:r>
        <w:t xml:space="preserve">atershed was used as an inflow into East Matagorda Bay </w:t>
      </w:r>
      <w:r w:rsidR="00162E9B">
        <w:t>w</w:t>
      </w:r>
      <w:r>
        <w:t xml:space="preserve">atershed. The inflow hydrograph was derived by utilizing the results of the HEC-RAS model San Bernard directly upstream. This method is used to ensure that all contributing drainage area and flow is represented accurately and seamlessly throughout each model. </w:t>
      </w:r>
    </w:p>
    <w:p w14:paraId="502C141C" w14:textId="08D3D64E" w:rsidR="001634C5" w:rsidRPr="00F4027D" w:rsidRDefault="001634C5" w:rsidP="001634C5">
      <w:pPr>
        <w:pStyle w:val="BodyText"/>
      </w:pPr>
      <w:r w:rsidRPr="001142C3">
        <w:t>In order to achieve a seamless flood hazard result at a transition location</w:t>
      </w:r>
      <w:r>
        <w:t xml:space="preserve"> (locations where flow is exchanged between 2D model areas)</w:t>
      </w:r>
      <w:r w:rsidRPr="001142C3">
        <w:t>, the water surface elevation and inundation tie-ins between models must be made as close as possible. A 1,000</w:t>
      </w:r>
      <w:r w:rsidR="00BB54A9">
        <w:t xml:space="preserve"> </w:t>
      </w:r>
      <w:r w:rsidRPr="001142C3">
        <w:t xml:space="preserve">ft buffer was applied to each </w:t>
      </w:r>
      <w:r>
        <w:t xml:space="preserve">model </w:t>
      </w:r>
      <w:r w:rsidRPr="001142C3">
        <w:t xml:space="preserve">work area for the mesh boundary. This is done so that the inflow boundary condition of the downstream model and the </w:t>
      </w:r>
      <w:r>
        <w:t>n</w:t>
      </w:r>
      <w:r w:rsidRPr="001142C3">
        <w:t xml:space="preserve">ormal </w:t>
      </w:r>
      <w:r>
        <w:t>d</w:t>
      </w:r>
      <w:r w:rsidRPr="001142C3">
        <w:t xml:space="preserve">epth outlet boundary condition of the upstream model are far enough away from the work area transition location that they do not impact the Water Surface elevation tie-ins between models in an undesired way. To make this overlap work without double accounting for rainfall, an internal 2D connection is placed in the upstream model to extract a hydrograph at the exact same location as the inflow boundary condition to the downstream model location. This internal 2D connection is placed well upstream of the normal depth outlet boundary condition to ensure the flow hydrograph being passed to the downstream model is not affected by normal depth assumptions. </w:t>
      </w:r>
      <w:r>
        <w:t>Approximately</w:t>
      </w:r>
      <w:r w:rsidRPr="001142C3">
        <w:t xml:space="preserve"> halfway between the model overlap is the actual model area boundaries where the mapped floodplain products switch from the upstream model results to the downstream model results. This transition location is the targeted area to have the </w:t>
      </w:r>
      <w:r>
        <w:t>w</w:t>
      </w:r>
      <w:r w:rsidRPr="001142C3">
        <w:t xml:space="preserve">ater </w:t>
      </w:r>
      <w:r>
        <w:t>s</w:t>
      </w:r>
      <w:r w:rsidRPr="001142C3">
        <w:t xml:space="preserve">urface </w:t>
      </w:r>
      <w:r>
        <w:t>e</w:t>
      </w:r>
      <w:r w:rsidRPr="001142C3">
        <w:t xml:space="preserve">levation and inundation </w:t>
      </w:r>
      <w:r>
        <w:t>tie-in</w:t>
      </w:r>
      <w:r w:rsidRPr="001142C3">
        <w:t xml:space="preserve"> as closely as possible</w:t>
      </w:r>
      <w:r w:rsidRPr="00F4027D">
        <w:t xml:space="preserve">. </w:t>
      </w:r>
    </w:p>
    <w:p w14:paraId="53D95A92" w14:textId="77777777" w:rsidR="001634C5" w:rsidRDefault="001634C5" w:rsidP="00742786">
      <w:pPr>
        <w:pStyle w:val="BodyText"/>
      </w:pPr>
    </w:p>
    <w:p w14:paraId="55C1038E" w14:textId="63D0204D" w:rsidR="00F9499F" w:rsidRDefault="006F0C38" w:rsidP="00F9499F">
      <w:pPr>
        <w:pStyle w:val="BodyText"/>
        <w:keepNext/>
        <w:jc w:val="center"/>
      </w:pPr>
      <w:r>
        <w:rPr>
          <w:noProof/>
        </w:rPr>
        <w:lastRenderedPageBreak/>
        <w:drawing>
          <wp:inline distT="0" distB="0" distL="0" distR="0" wp14:anchorId="427422C2" wp14:editId="0E7CFD48">
            <wp:extent cx="5943600" cy="4019550"/>
            <wp:effectExtent l="0" t="0" r="19050" b="19050"/>
            <wp:docPr id="17" name="Chart 1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6B6DFB0" w14:textId="256DB8DB" w:rsidR="00742786" w:rsidRDefault="00F9499F" w:rsidP="00F9499F">
      <w:pPr>
        <w:pStyle w:val="Caption"/>
        <w:jc w:val="center"/>
      </w:pPr>
      <w:bookmarkStart w:id="61" w:name="_Toc106979744"/>
      <w:r>
        <w:t xml:space="preserve">Figure </w:t>
      </w:r>
      <w:r>
        <w:fldChar w:fldCharType="begin"/>
      </w:r>
      <w:r>
        <w:instrText xml:space="preserve"> SEQ Figure \* ARABIC </w:instrText>
      </w:r>
      <w:r>
        <w:fldChar w:fldCharType="separate"/>
      </w:r>
      <w:r w:rsidR="009258DA">
        <w:rPr>
          <w:noProof/>
        </w:rPr>
        <w:t>8</w:t>
      </w:r>
      <w:r>
        <w:fldChar w:fldCharType="end"/>
      </w:r>
      <w:r>
        <w:t>: Inflow from San Bernard HUC-8</w:t>
      </w:r>
      <w:bookmarkEnd w:id="61"/>
    </w:p>
    <w:p w14:paraId="3AD8DD85" w14:textId="77777777" w:rsidR="00F9499F" w:rsidRPr="00F4027D" w:rsidRDefault="00F9499F" w:rsidP="00742786">
      <w:pPr>
        <w:pStyle w:val="BodyText"/>
        <w:jc w:val="center"/>
      </w:pPr>
    </w:p>
    <w:p w14:paraId="3D3D50F6" w14:textId="77777777" w:rsidR="00976A14" w:rsidRDefault="00976A14" w:rsidP="00E51B3A">
      <w:pPr>
        <w:pStyle w:val="Heading3"/>
      </w:pPr>
      <w:bookmarkStart w:id="62" w:name="_Toc106979713"/>
      <w:r>
        <w:t>Hydraulics</w:t>
      </w:r>
      <w:bookmarkEnd w:id="62"/>
    </w:p>
    <w:p w14:paraId="7457C45B" w14:textId="750013FF" w:rsidR="0048315A" w:rsidRPr="0048315A" w:rsidRDefault="00161A02" w:rsidP="0048315A">
      <w:pPr>
        <w:pStyle w:val="BodyText"/>
      </w:pPr>
      <w:r w:rsidRPr="00161A02">
        <w:t>This section describes the remaining hydraulic modeling considerations, including implementation of Manning’s roughness, breaklines, refinement regions, and hydraulic structures within the 2D computational mesh.</w:t>
      </w:r>
    </w:p>
    <w:p w14:paraId="6614D2D7" w14:textId="77777777" w:rsidR="00976A14" w:rsidRDefault="0048315A" w:rsidP="00E51B3A">
      <w:pPr>
        <w:pStyle w:val="Heading4"/>
      </w:pPr>
      <w:bookmarkStart w:id="63" w:name="_Toc106979714"/>
      <w:r>
        <w:t>Roughness Coefficients</w:t>
      </w:r>
      <w:bookmarkEnd w:id="63"/>
    </w:p>
    <w:p w14:paraId="3F14336E" w14:textId="57ABE0DB" w:rsidR="00F80A1A" w:rsidRDefault="00161A02" w:rsidP="0048315A">
      <w:pPr>
        <w:pStyle w:val="BodyText"/>
      </w:pPr>
      <w:r w:rsidRPr="00161A02">
        <w:t xml:space="preserve">Manning’s </w:t>
      </w:r>
      <w:r w:rsidR="00A262DA">
        <w:t>(</w:t>
      </w:r>
      <w:r w:rsidRPr="00161A02">
        <w:t>n</w:t>
      </w:r>
      <w:r w:rsidR="00A262DA">
        <w:t>)</w:t>
      </w:r>
      <w:r w:rsidRPr="00161A02">
        <w:t xml:space="preserve"> roughness coverage was developed for the 2D computational mesh using typical roughness values for given NLCD land classifications. </w:t>
      </w:r>
      <w:r w:rsidR="00B26138">
        <w:t xml:space="preserve">Two different sets of Manning’s </w:t>
      </w:r>
      <w:r w:rsidR="00184875">
        <w:t>n</w:t>
      </w:r>
      <w:r w:rsidR="00B26138">
        <w:t xml:space="preserve"> values were used for areas within the channel and all other areas outside of the channels of the stream network. </w:t>
      </w:r>
      <w:r w:rsidR="00E07907">
        <w:t>The channel layers were created using a 100</w:t>
      </w:r>
      <w:r w:rsidR="00730FF5">
        <w:t xml:space="preserve"> </w:t>
      </w:r>
      <w:r w:rsidR="00E07907">
        <w:t>f</w:t>
      </w:r>
      <w:r w:rsidR="00B152CC">
        <w:t>oo</w:t>
      </w:r>
      <w:r w:rsidR="00E07907">
        <w:t>t buffer</w:t>
      </w:r>
      <w:r w:rsidR="00BB54A9">
        <w:t xml:space="preserve"> from the center of the channel</w:t>
      </w:r>
      <w:r w:rsidR="00E07907">
        <w:t xml:space="preserve">. </w:t>
      </w:r>
      <w:r w:rsidR="00B26138">
        <w:t xml:space="preserve">This allows for the model to accurately represent deep, swift flow within the channel and shallow overland flow outside of the channel areas. </w:t>
      </w:r>
      <w:r w:rsidRPr="00161A02">
        <w:t>The table below shows a typical landuse-roughness matrix used in defining the roughn</w:t>
      </w:r>
      <w:r w:rsidR="00B26138">
        <w:t>ess coverage for the study area for areas both inside and outside of the channel.</w:t>
      </w:r>
    </w:p>
    <w:p w14:paraId="155E1589" w14:textId="77777777" w:rsidR="00F80A1A" w:rsidRDefault="00F80A1A">
      <w:pPr>
        <w:tabs>
          <w:tab w:val="clear" w:pos="284"/>
        </w:tabs>
        <w:spacing w:line="240" w:lineRule="auto"/>
      </w:pPr>
      <w:r>
        <w:br w:type="page"/>
      </w:r>
    </w:p>
    <w:p w14:paraId="5EE09FEE" w14:textId="77777777" w:rsidR="00161A02" w:rsidRDefault="00161A02" w:rsidP="00230830">
      <w:pPr>
        <w:pStyle w:val="Caption"/>
        <w:jc w:val="center"/>
      </w:pPr>
    </w:p>
    <w:p w14:paraId="6A644BF1" w14:textId="10486DC6" w:rsidR="00EA2332" w:rsidRDefault="00EA2332" w:rsidP="00EA2332">
      <w:pPr>
        <w:pStyle w:val="Caption"/>
        <w:jc w:val="center"/>
      </w:pPr>
      <w:bookmarkStart w:id="64" w:name="_Toc106979759"/>
      <w:r>
        <w:t xml:space="preserve">Table </w:t>
      </w:r>
      <w:r>
        <w:fldChar w:fldCharType="begin"/>
      </w:r>
      <w:r>
        <w:instrText xml:space="preserve"> SEQ Table \* ARABIC </w:instrText>
      </w:r>
      <w:r>
        <w:fldChar w:fldCharType="separate"/>
      </w:r>
      <w:r w:rsidR="009258DA">
        <w:rPr>
          <w:noProof/>
        </w:rPr>
        <w:t>7</w:t>
      </w:r>
      <w:r>
        <w:fldChar w:fldCharType="end"/>
      </w:r>
      <w:r>
        <w:t xml:space="preserve">: </w:t>
      </w:r>
      <w:r w:rsidRPr="0030276A">
        <w:t xml:space="preserve">NLCD 2016 Manning's </w:t>
      </w:r>
      <w:r w:rsidR="00184875">
        <w:t>n</w:t>
      </w:r>
      <w:r w:rsidRPr="0030276A">
        <w:t xml:space="preserve"> Roughness Matrix</w:t>
      </w:r>
      <w:bookmarkEnd w:id="64"/>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07100B" w:rsidRPr="00161A02" w14:paraId="37F6A871" w14:textId="77777777" w:rsidTr="00BC6495">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24C25EA1" w14:textId="77777777" w:rsidR="0007100B" w:rsidRPr="00161A02" w:rsidRDefault="0007100B" w:rsidP="0007100B">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4FB5068D" w14:textId="77777777" w:rsidR="0007100B"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6EC934AC" w14:textId="77777777" w:rsidR="0007100B" w:rsidRPr="00161A02"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07100B" w:rsidRPr="00161A02" w14:paraId="570071C8" w14:textId="77777777" w:rsidTr="00BC6495">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0CA8B791" w14:textId="77777777" w:rsidR="0007100B" w:rsidRPr="00161A02" w:rsidRDefault="0007100B" w:rsidP="00161A02">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3F96F836"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hemeFill="accent1"/>
          </w:tcPr>
          <w:p w14:paraId="1DBD14D9"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hemeFill="accent1"/>
          </w:tcPr>
          <w:p w14:paraId="79D58B84" w14:textId="77777777" w:rsidR="0007100B" w:rsidRDefault="0007100B" w:rsidP="00161A02">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733" w:type="dxa"/>
            <w:shd w:val="clear" w:color="auto" w:fill="00B5E2" w:themeFill="accent1"/>
          </w:tcPr>
          <w:p w14:paraId="10563A1F"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07100B" w:rsidRPr="00161A02" w14:paraId="43669339"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19DA2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373" w:type="dxa"/>
          </w:tcPr>
          <w:p w14:paraId="45D3C5FE" w14:textId="77777777" w:rsidR="0007100B" w:rsidRPr="00632271" w:rsidRDefault="0007100B" w:rsidP="00B261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685F6C59" w14:textId="5446EC86"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FCC92AF" w14:textId="77777777" w:rsidR="0007100B" w:rsidRPr="00632271"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624232F" w14:textId="77777777"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 1959</w:t>
            </w:r>
          </w:p>
        </w:tc>
      </w:tr>
      <w:tr w:rsidR="0007100B" w:rsidRPr="00161A02" w14:paraId="52B1502E" w14:textId="77777777" w:rsidTr="0007100B">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512AC0AE"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373" w:type="dxa"/>
          </w:tcPr>
          <w:p w14:paraId="702EBE4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C46BFA6" w14:textId="007B4B64" w:rsidR="0007100B" w:rsidRPr="00834397" w:rsidRDefault="0007100B"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13327E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733" w:type="dxa"/>
          </w:tcPr>
          <w:p w14:paraId="328FD37E" w14:textId="627AC948" w:rsidR="0007100B" w:rsidRPr="00834397" w:rsidRDefault="00891E9E"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w:t>
            </w:r>
            <w:r w:rsidR="00834397" w:rsidRPr="00834397">
              <w:rPr>
                <w:rFonts w:eastAsia="Calibri" w:cs="Times New Roman"/>
                <w:kern w:val="0"/>
                <w:szCs w:val="20"/>
              </w:rPr>
              <w:t xml:space="preserve"> KS Dam Breach</w:t>
            </w:r>
            <w:r w:rsidR="0050705B">
              <w:rPr>
                <w:rFonts w:eastAsia="Calibri" w:cs="Times New Roman"/>
                <w:kern w:val="0"/>
                <w:szCs w:val="20"/>
              </w:rPr>
              <w:t>, 2016</w:t>
            </w:r>
          </w:p>
        </w:tc>
      </w:tr>
      <w:tr w:rsidR="0007100B" w:rsidRPr="00161A02" w14:paraId="7431EF6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75DD28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373" w:type="dxa"/>
          </w:tcPr>
          <w:p w14:paraId="6562220A"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00C0BEDD" w14:textId="14A4AE7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7D66E6F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1733" w:type="dxa"/>
          </w:tcPr>
          <w:p w14:paraId="6FB7AB42" w14:textId="607EAE97"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7D4891B"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AB9EF9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373" w:type="dxa"/>
          </w:tcPr>
          <w:p w14:paraId="0A29AE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7C23CFBA" w14:textId="7B56B81E" w:rsidR="0007100B" w:rsidRPr="00834397" w:rsidRDefault="00834397" w:rsidP="00B261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4E509E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61BAD6EF" w14:textId="1D9FA9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0663BA"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9CBB6F"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373" w:type="dxa"/>
          </w:tcPr>
          <w:p w14:paraId="0ACF5703"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F49BEB8" w14:textId="74335B7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B266E4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6C60DCE0" w14:textId="47E316E3"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371C3A"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F2CB53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373" w:type="dxa"/>
          </w:tcPr>
          <w:p w14:paraId="1130758B"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0B1A0D52" w14:textId="65FEC31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17DC2A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0A06B09" w14:textId="208371A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285DE8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E42A7D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373" w:type="dxa"/>
          </w:tcPr>
          <w:p w14:paraId="7E2E144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48CE0ACB" w14:textId="452F1A0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380DD6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21BA48C1" w14:textId="0E2C68D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D31381"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4B655F4"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373" w:type="dxa"/>
          </w:tcPr>
          <w:p w14:paraId="420C4FF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6D650E99" w14:textId="5740144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8EDE92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3A17959A" w14:textId="2C3F698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116D8BE8"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DA01E8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373" w:type="dxa"/>
          </w:tcPr>
          <w:p w14:paraId="02C09C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324C4A4D" w14:textId="289E98D2"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3CB400C"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1764CF33" w14:textId="146B9F4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28F46D33"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29CF57C"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373" w:type="dxa"/>
          </w:tcPr>
          <w:p w14:paraId="4A8264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07507D0F" w14:textId="60CE467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5DA49F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125383D0" w14:textId="5E88B33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3C1CFF"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40DFE91"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373" w:type="dxa"/>
          </w:tcPr>
          <w:p w14:paraId="67EBCDA0"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5C3C61DE" w14:textId="5FE4EA2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13836D5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3405BD4E" w14:textId="3500D4E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sidR="00162E9B">
              <w:rPr>
                <w:rFonts w:eastAsia="Calibri" w:cs="Times New Roman"/>
                <w:kern w:val="0"/>
                <w:szCs w:val="20"/>
              </w:rPr>
              <w:t>, 2018</w:t>
            </w:r>
          </w:p>
        </w:tc>
      </w:tr>
      <w:tr w:rsidR="0007100B" w:rsidRPr="00161A02" w14:paraId="20AB69EC"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2C313D4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Pasture/Hay</w:t>
            </w:r>
          </w:p>
        </w:tc>
        <w:tc>
          <w:tcPr>
            <w:tcW w:w="1373" w:type="dxa"/>
          </w:tcPr>
          <w:p w14:paraId="7809849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202FA776" w14:textId="3A978F1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F382C3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0905055D" w14:textId="59B9F7A4"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sidR="0050705B">
              <w:rPr>
                <w:rFonts w:eastAsia="Calibri" w:cs="Times New Roman"/>
                <w:kern w:val="0"/>
                <w:szCs w:val="20"/>
              </w:rPr>
              <w:t>, 2018</w:t>
            </w:r>
          </w:p>
        </w:tc>
      </w:tr>
      <w:tr w:rsidR="0007100B" w:rsidRPr="00161A02" w14:paraId="1FF38DAE"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6B0B51DB"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Cultivated Crops</w:t>
            </w:r>
          </w:p>
        </w:tc>
        <w:tc>
          <w:tcPr>
            <w:tcW w:w="1373" w:type="dxa"/>
          </w:tcPr>
          <w:p w14:paraId="2C50379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1C709D01" w14:textId="22C7EF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743F5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752823D5" w14:textId="413DF08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sidR="0050705B">
              <w:rPr>
                <w:rFonts w:eastAsia="Calibri" w:cs="Times New Roman"/>
                <w:kern w:val="0"/>
                <w:szCs w:val="20"/>
              </w:rPr>
              <w:t>, 2018</w:t>
            </w:r>
          </w:p>
        </w:tc>
      </w:tr>
      <w:tr w:rsidR="0007100B" w:rsidRPr="00161A02" w14:paraId="4E828DB4"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5D8F03E2"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Woody Wetlands</w:t>
            </w:r>
          </w:p>
        </w:tc>
        <w:tc>
          <w:tcPr>
            <w:tcW w:w="1373" w:type="dxa"/>
          </w:tcPr>
          <w:p w14:paraId="5294CD5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319767F1" w14:textId="658C816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187B4565"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0.12</w:t>
            </w:r>
          </w:p>
        </w:tc>
        <w:tc>
          <w:tcPr>
            <w:tcW w:w="1733" w:type="dxa"/>
          </w:tcPr>
          <w:p w14:paraId="4C21FA0C" w14:textId="2549F1D0"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A368FB6"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1830916"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Emergent Herbaceous Wetland</w:t>
            </w:r>
          </w:p>
        </w:tc>
        <w:tc>
          <w:tcPr>
            <w:tcW w:w="1373" w:type="dxa"/>
          </w:tcPr>
          <w:p w14:paraId="1B004A8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753856CA" w14:textId="54F640DC"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D6673B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0.07</w:t>
            </w:r>
          </w:p>
        </w:tc>
        <w:tc>
          <w:tcPr>
            <w:tcW w:w="1733" w:type="dxa"/>
          </w:tcPr>
          <w:p w14:paraId="2E72EE8E" w14:textId="3C539CA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bl>
    <w:p w14:paraId="6A33EF96" w14:textId="77777777" w:rsidR="00D26D53" w:rsidRPr="0048315A" w:rsidRDefault="00D26D53" w:rsidP="0048315A">
      <w:pPr>
        <w:pStyle w:val="BodyText"/>
      </w:pPr>
    </w:p>
    <w:p w14:paraId="657B4FB7" w14:textId="77777777" w:rsidR="00976A14" w:rsidRDefault="00976A14" w:rsidP="00E51B3A">
      <w:pPr>
        <w:pStyle w:val="Heading4"/>
      </w:pPr>
      <w:bookmarkStart w:id="65" w:name="_Toc106979715"/>
      <w:r>
        <w:t>Breaklines</w:t>
      </w:r>
      <w:bookmarkEnd w:id="65"/>
    </w:p>
    <w:p w14:paraId="46AE13D8" w14:textId="77777777" w:rsidR="0048315A" w:rsidRDefault="00161A02" w:rsidP="00230830">
      <w:pPr>
        <w:pStyle w:val="BodyText"/>
      </w:pPr>
      <w:r w:rsidRPr="00161A02">
        <w:t xml:space="preserve">Breaklines align grid cell faces and were used within the 2D mesh area to define prominent features including road embankments and hydraulic structures. Road embankment features were delineated in GIS and imported into RAS5 as breaklines to contain water where appropriate. Similarly, significant bridge/culvert crossings that were not processed out of the terrain data were modeled by </w:t>
      </w:r>
      <w:r w:rsidR="0086558D">
        <w:t>v-notch</w:t>
      </w:r>
      <w:r w:rsidRPr="00161A02">
        <w:t xml:space="preserve"> breaklines adjacent to the road embankment to align grid cells around the embankment and allow water to be routed through the embankment without creating artificial backwater. An example of the </w:t>
      </w:r>
      <w:r w:rsidR="0086558D">
        <w:t>v-notch</w:t>
      </w:r>
      <w:r w:rsidRPr="00161A02">
        <w:t xml:space="preserve"> breakline approach is shown </w:t>
      </w:r>
      <w:r w:rsidR="00C026C8">
        <w:t xml:space="preserve">in </w:t>
      </w:r>
      <w:r w:rsidR="0086558D">
        <w:fldChar w:fldCharType="begin"/>
      </w:r>
      <w:r w:rsidR="0086558D">
        <w:instrText xml:space="preserve"> REF _Ref61262552 \h </w:instrText>
      </w:r>
      <w:r w:rsidR="0086558D">
        <w:fldChar w:fldCharType="separate"/>
      </w:r>
      <w:r w:rsidR="009258DA">
        <w:t xml:space="preserve">Figure </w:t>
      </w:r>
      <w:r w:rsidR="009258DA">
        <w:rPr>
          <w:noProof/>
        </w:rPr>
        <w:t>9</w:t>
      </w:r>
      <w:r w:rsidR="0086558D">
        <w:fldChar w:fldCharType="end"/>
      </w:r>
      <w:r w:rsidRPr="00161A02">
        <w:t>.</w:t>
      </w:r>
    </w:p>
    <w:p w14:paraId="1F3C22AF" w14:textId="77777777" w:rsidR="0086558D" w:rsidRDefault="0086558D" w:rsidP="00230830">
      <w:pPr>
        <w:pStyle w:val="BodyText"/>
      </w:pPr>
      <w:r w:rsidRPr="0086558D">
        <w:t xml:space="preserve">County, interstate, common name, state recognized, and U.S. roads were incorporated for road breaklines from the U.S. Census Bureau TIGER/Line road layer.  </w:t>
      </w:r>
    </w:p>
    <w:p w14:paraId="610B458D" w14:textId="56559192" w:rsidR="00D26D53" w:rsidRDefault="00EC1DF8" w:rsidP="00D26D53">
      <w:pPr>
        <w:pStyle w:val="BodyText"/>
      </w:pPr>
      <w:r>
        <w:t>As per 2018 National Inventory of Dams, no public owned dams were present in the HUC-8.</w:t>
      </w:r>
      <w:r w:rsidR="00BB54A9">
        <w:t xml:space="preserve"> </w:t>
      </w:r>
      <w:r w:rsidR="00285233">
        <w:t>Small</w:t>
      </w:r>
      <w:r w:rsidR="00AA34B7">
        <w:t xml:space="preserve">/agricultural </w:t>
      </w:r>
      <w:r w:rsidR="00285233">
        <w:t xml:space="preserve"> </w:t>
      </w:r>
      <w:r w:rsidR="00D26D53">
        <w:t>dams were not modeled as showing protection. This is to lessen the burden on private dam owners to maintain their dams in order to sustain the regulatory products created as a result of this study.</w:t>
      </w:r>
    </w:p>
    <w:p w14:paraId="087811FC" w14:textId="55B80A35" w:rsidR="00D26D53" w:rsidRDefault="00D26D53" w:rsidP="00D26D53">
      <w:pPr>
        <w:pStyle w:val="BodyText"/>
      </w:pPr>
      <w:r>
        <w:lastRenderedPageBreak/>
        <w:t xml:space="preserve">Breaklines were also used along all the stream centerlines of streams draining greater than one square mile of drainage area. </w:t>
      </w:r>
      <w:r w:rsidR="0020355F" w:rsidRPr="0020355F">
        <w:t>Each streamline was topo-derived and the stream centerline was enforced with 100 feet cell spacing in order to align cells along the stream line and capture more detail along the one square mile stream network. Stream names were referenced from other sources such as NFHL and NHD datasets.</w:t>
      </w:r>
    </w:p>
    <w:p w14:paraId="7CF7A180" w14:textId="42FBA57C" w:rsidR="00381539" w:rsidRDefault="00381539" w:rsidP="00381539">
      <w:pPr>
        <w:pStyle w:val="BodyText"/>
        <w:jc w:val="both"/>
      </w:pPr>
      <w:r w:rsidRPr="00E25167">
        <w:t>The study area does not include</w:t>
      </w:r>
      <w:r>
        <w:t xml:space="preserve"> any accredited</w:t>
      </w:r>
      <w:r w:rsidRPr="00E25167">
        <w:t xml:space="preserve"> levee systems.</w:t>
      </w:r>
    </w:p>
    <w:p w14:paraId="74A882CC" w14:textId="77777777" w:rsidR="00D55F6F" w:rsidRDefault="004F2446" w:rsidP="004F2446">
      <w:pPr>
        <w:pStyle w:val="Numberedtext"/>
        <w:keepNext/>
        <w:numPr>
          <w:ilvl w:val="0"/>
          <w:numId w:val="0"/>
        </w:numPr>
        <w:jc w:val="center"/>
      </w:pPr>
      <w:r>
        <w:rPr>
          <w:noProof/>
        </w:rPr>
        <w:drawing>
          <wp:inline distT="0" distB="0" distL="0" distR="0" wp14:anchorId="2A06F5FC" wp14:editId="6F2F2BB9">
            <wp:extent cx="4434956" cy="4852267"/>
            <wp:effectExtent l="19050" t="19050" r="22860" b="2476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434956" cy="4852267"/>
                    </a:xfrm>
                    <a:prstGeom prst="rect">
                      <a:avLst/>
                    </a:prstGeom>
                    <a:ln>
                      <a:solidFill>
                        <a:schemeClr val="tx1"/>
                      </a:solidFill>
                    </a:ln>
                  </pic:spPr>
                </pic:pic>
              </a:graphicData>
            </a:graphic>
          </wp:inline>
        </w:drawing>
      </w:r>
    </w:p>
    <w:p w14:paraId="7FAD49DF" w14:textId="35F7DEFB" w:rsidR="006306F0" w:rsidRDefault="00D55F6F" w:rsidP="006306F0">
      <w:pPr>
        <w:pStyle w:val="Caption"/>
        <w:jc w:val="center"/>
      </w:pPr>
      <w:bookmarkStart w:id="66" w:name="_Ref61262552"/>
      <w:bookmarkStart w:id="67" w:name="_Toc106979745"/>
      <w:r>
        <w:t xml:space="preserve">Figure </w:t>
      </w:r>
      <w:r>
        <w:fldChar w:fldCharType="begin"/>
      </w:r>
      <w:r>
        <w:instrText xml:space="preserve"> SEQ Figure \* ARABIC </w:instrText>
      </w:r>
      <w:r>
        <w:fldChar w:fldCharType="separate"/>
      </w:r>
      <w:r w:rsidR="009258DA">
        <w:rPr>
          <w:noProof/>
        </w:rPr>
        <w:t>9</w:t>
      </w:r>
      <w:r>
        <w:fldChar w:fldCharType="end"/>
      </w:r>
      <w:bookmarkEnd w:id="66"/>
      <w:r>
        <w:t xml:space="preserve">: </w:t>
      </w:r>
      <w:r w:rsidR="0086558D">
        <w:t>V-notch</w:t>
      </w:r>
      <w:r w:rsidRPr="000C1FC9">
        <w:t xml:space="preserve"> Breakline Approach at Bridge Crossing</w:t>
      </w:r>
      <w:bookmarkEnd w:id="67"/>
    </w:p>
    <w:p w14:paraId="7FB72764" w14:textId="77777777" w:rsidR="002C66FE" w:rsidRDefault="002C66FE" w:rsidP="002C66FE">
      <w:pPr>
        <w:pStyle w:val="Heading3"/>
      </w:pPr>
      <w:bookmarkStart w:id="68" w:name="_Toc106979716"/>
      <w:r>
        <w:t>Quality Control</w:t>
      </w:r>
      <w:bookmarkEnd w:id="68"/>
    </w:p>
    <w:p w14:paraId="306F1E9E" w14:textId="5527DE6E" w:rsidR="002C66FE" w:rsidRDefault="002C66FE" w:rsidP="002C66FE">
      <w:pPr>
        <w:pStyle w:val="BodyText"/>
      </w:pPr>
      <w:r>
        <w:t>The results of 2D BLE results were independently assured to meet quality standards of the project. Standard checklists compl</w:t>
      </w:r>
      <w:r w:rsidR="00A15879">
        <w:t>y</w:t>
      </w:r>
      <w:r>
        <w:t xml:space="preserve">ing with FEMA standards were used to review hydrology and hydraulics results, the resulting flood hazard area delineations and CNMS dataset. </w:t>
      </w:r>
      <w:r w:rsidRPr="000B5E8E">
        <w:t>Quality assurance during the data development process includes, but is not lim</w:t>
      </w:r>
      <w:r>
        <w:t xml:space="preserve">ited to the following QC checks: </w:t>
      </w:r>
    </w:p>
    <w:p w14:paraId="31F64D78" w14:textId="1D9DA3E9" w:rsidR="002C66FE" w:rsidRDefault="002C66FE" w:rsidP="002C66FE">
      <w:pPr>
        <w:pStyle w:val="BodyText"/>
        <w:numPr>
          <w:ilvl w:val="0"/>
          <w:numId w:val="36"/>
        </w:numPr>
      </w:pPr>
      <w:r>
        <w:t>Hydrological QC – included checks for curve number calculation, input precipitation, flood events, areal reduction factor and human error.</w:t>
      </w:r>
    </w:p>
    <w:p w14:paraId="5106C5AA" w14:textId="77777777" w:rsidR="002C66FE" w:rsidRDefault="002C66FE" w:rsidP="002C66FE">
      <w:pPr>
        <w:pStyle w:val="BodyText"/>
        <w:numPr>
          <w:ilvl w:val="0"/>
          <w:numId w:val="36"/>
        </w:numPr>
      </w:pPr>
      <w:r>
        <w:t>Hydraulic QC – included checks for RAS geometry, breakline placement, v-notch placement to ensure water conveyance at crossings, refinement regions, roughness coefficients, boundary/initial conditions, timestep and mapping outputs</w:t>
      </w:r>
    </w:p>
    <w:p w14:paraId="0BD9F921" w14:textId="5B39B14E" w:rsidR="002C66FE" w:rsidRDefault="002C66FE" w:rsidP="00900EAE">
      <w:pPr>
        <w:pStyle w:val="BodyText"/>
        <w:numPr>
          <w:ilvl w:val="0"/>
          <w:numId w:val="36"/>
        </w:numPr>
      </w:pPr>
      <w:r>
        <w:t xml:space="preserve">Mapping – </w:t>
      </w:r>
      <w:r w:rsidR="00900EAE">
        <w:t>i</w:t>
      </w:r>
      <w:r w:rsidR="00900EAE" w:rsidRPr="00900EAE">
        <w:t xml:space="preserve">ncluded checks for spot checking flood inundation accuracies based on floodplain mapping criteria described in section </w:t>
      </w:r>
      <w:r w:rsidR="00900EAE">
        <w:fldChar w:fldCharType="begin"/>
      </w:r>
      <w:r w:rsidR="00900EAE">
        <w:instrText xml:space="preserve"> REF _Ref82505774 \r \h </w:instrText>
      </w:r>
      <w:r w:rsidR="00900EAE">
        <w:fldChar w:fldCharType="separate"/>
      </w:r>
      <w:r w:rsidR="009258DA">
        <w:t>4.1.2</w:t>
      </w:r>
      <w:r w:rsidR="00900EAE">
        <w:fldChar w:fldCharType="end"/>
      </w:r>
      <w:r w:rsidR="00900EAE" w:rsidRPr="00900EAE">
        <w:t xml:space="preserve">, ensuring flood extents from higher frequency events did not exceed lower </w:t>
      </w:r>
      <w:r w:rsidR="00900EAE" w:rsidRPr="00900EAE">
        <w:lastRenderedPageBreak/>
        <w:t>frequency extents due to GIS smoothing algorithms, and topological overlap and cluster tolerance errors were resolved</w:t>
      </w:r>
    </w:p>
    <w:p w14:paraId="44372FD2" w14:textId="5F15DB16" w:rsidR="002C66FE" w:rsidRPr="00102C9D" w:rsidRDefault="002C66FE" w:rsidP="00634F33">
      <w:pPr>
        <w:pStyle w:val="BodyText"/>
        <w:numPr>
          <w:ilvl w:val="0"/>
          <w:numId w:val="36"/>
        </w:numPr>
      </w:pPr>
      <w:r>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2C66FE">
      <w:pPr>
        <w:pStyle w:val="Heading1"/>
        <w:numPr>
          <w:ilvl w:val="0"/>
          <w:numId w:val="21"/>
        </w:numPr>
      </w:pPr>
      <w:bookmarkStart w:id="69" w:name="_Toc106979717"/>
      <w:r w:rsidRPr="00CA2219">
        <w:t>Results</w:t>
      </w:r>
      <w:bookmarkEnd w:id="69"/>
    </w:p>
    <w:p w14:paraId="7854A95A" w14:textId="3F4A2207" w:rsidR="00A315D3" w:rsidRDefault="00A315D3" w:rsidP="00A315D3">
      <w:pPr>
        <w:pStyle w:val="BodyText"/>
      </w:pPr>
      <w:r>
        <w:t xml:space="preserve">The 2D BLE results for the study produced flood hazard area that compared reasonably well </w:t>
      </w:r>
      <w:r w:rsidRPr="00B734C1">
        <w:t>with effective SFHA in most cases, and provide</w:t>
      </w:r>
      <w:r>
        <w:t>s</w:t>
      </w:r>
      <w:r w:rsidRPr="00B734C1">
        <w:t xml:space="preserve"> additional estimated </w:t>
      </w:r>
      <w:r>
        <w:t xml:space="preserve">flood hazard risk area where not previously mapped. </w:t>
      </w:r>
      <w:r w:rsidR="00AF62B2">
        <w:t>The HEC-RAS peak (max)</w:t>
      </w:r>
      <w:r w:rsidR="00BB54A9">
        <w:t xml:space="preserve"> water surface elevation and depth</w:t>
      </w:r>
      <w:r w:rsidR="00AF62B2">
        <w:t xml:space="preserve"> results were exported for mapping and the HEC-RAS model was run with a hydrograph output interval of 30 minutes, mapping output interval of 1 hour and the detailed output interval of 1 hour.</w:t>
      </w:r>
      <w:r>
        <w:t xml:space="preserve">The </w:t>
      </w:r>
      <w:r w:rsidR="00E657DB">
        <w:t xml:space="preserve">East Matagorda Bay </w:t>
      </w:r>
      <w:r w:rsidR="00162E9B">
        <w:t>w</w:t>
      </w:r>
      <w:r w:rsidR="0023430C">
        <w:t>atershed is</w:t>
      </w:r>
      <w:r>
        <w:t xml:space="preserve"> sufficient to facilitate FEMA regulatory processes while also providing the best available information for planning purposes. T</w:t>
      </w:r>
      <w:r w:rsidRPr="00C30B92">
        <w:t xml:space="preserve">he </w:t>
      </w:r>
      <w:r>
        <w:t>2D BLE</w:t>
      </w:r>
      <w:r w:rsidRPr="00C30B92">
        <w:t xml:space="preserve"> results should be verified through community work map meetings</w:t>
      </w:r>
      <w:r>
        <w:t xml:space="preserve"> as part of the regulatory workflow</w:t>
      </w:r>
      <w:r w:rsidRPr="0077449E">
        <w:t>.</w:t>
      </w:r>
      <w:r>
        <w:t xml:space="preserve"> </w:t>
      </w:r>
    </w:p>
    <w:p w14:paraId="2EDDD38F" w14:textId="27EFA8E4" w:rsidR="00A240D0" w:rsidRDefault="00976A14" w:rsidP="0048315A">
      <w:pPr>
        <w:pStyle w:val="Heading2"/>
      </w:pPr>
      <w:bookmarkStart w:id="70" w:name="_Ref63069192"/>
      <w:bookmarkStart w:id="71" w:name="_Toc106979718"/>
      <w:r>
        <w:t>Calibration</w:t>
      </w:r>
      <w:bookmarkEnd w:id="70"/>
      <w:bookmarkEnd w:id="71"/>
    </w:p>
    <w:p w14:paraId="41300D52" w14:textId="106C6CCC" w:rsidR="00A240D0" w:rsidRDefault="00430765" w:rsidP="00965AB5">
      <w:pPr>
        <w:pStyle w:val="BodyText"/>
      </w:pPr>
      <w:r w:rsidRPr="00430765">
        <w:t xml:space="preserve">Since no usable USGS streamgages or effective data was available, </w:t>
      </w:r>
      <w:r w:rsidRPr="00874E58">
        <w:t xml:space="preserve">regression </w:t>
      </w:r>
      <w:r>
        <w:t xml:space="preserve">discharge </w:t>
      </w:r>
      <w:r w:rsidRPr="00874E58">
        <w:t xml:space="preserve">estimates were utilized in different locations throughout the </w:t>
      </w:r>
      <w:r w:rsidR="00285233">
        <w:t xml:space="preserve">HUC-8 </w:t>
      </w:r>
      <w:r w:rsidRPr="00874E58">
        <w:t xml:space="preserve">to </w:t>
      </w:r>
      <w:r w:rsidR="00285233">
        <w:t xml:space="preserve">validate </w:t>
      </w:r>
      <w:r w:rsidRPr="00874E58">
        <w:t>results.</w:t>
      </w:r>
      <w:r>
        <w:rPr>
          <w:color w:val="FF0000"/>
        </w:rPr>
        <w:t xml:space="preserve"> </w:t>
      </w:r>
      <w:r w:rsidRPr="00874E58">
        <w:t>The regression analysis was performed as per regional regression equations using the drainage area, dimensionless main channel slope (S), OmegaEM parameter and mean annual precipitation (P) (USGS- SIR 2009-5087). Regression comparisons were made</w:t>
      </w:r>
      <w:r>
        <w:t xml:space="preserve"> at</w:t>
      </w:r>
      <w:r w:rsidRPr="00874E58">
        <w:t xml:space="preserve"> </w:t>
      </w:r>
      <w:r w:rsidR="002A0730">
        <w:t>eight</w:t>
      </w:r>
      <w:r w:rsidRPr="00874E58">
        <w:t xml:space="preserve"> locations with varying contributing drainage area to ensure a reasonable amount of excess precipitation was being applied to the 2D mesh.</w:t>
      </w:r>
      <w:r>
        <w:t xml:space="preserve"> </w:t>
      </w:r>
      <w:r w:rsidRPr="00874E58">
        <w:t>Adjustments to curve number and hydraulic features within the model were made until the flows in the model matched closely with the peak flows determined from effective data</w:t>
      </w:r>
      <w:r>
        <w:t xml:space="preserve"> and regression equations</w:t>
      </w:r>
      <w:r w:rsidRPr="00874E58">
        <w:t xml:space="preserve">. </w:t>
      </w:r>
      <w:bookmarkStart w:id="72" w:name="_Ref61266074"/>
      <w:bookmarkStart w:id="73" w:name="_Ref82531454"/>
      <w:r w:rsidR="0020355F">
        <w:t xml:space="preserve">N-values were not modified. </w:t>
      </w:r>
      <w:r w:rsidR="00A240D0" w:rsidRPr="00430765">
        <w:t xml:space="preserve">Final results following model calibration at the calibration locations are presented in </w:t>
      </w:r>
      <w:r>
        <w:fldChar w:fldCharType="begin"/>
      </w:r>
      <w:r>
        <w:instrText xml:space="preserve"> REF _Ref101355260 \h </w:instrText>
      </w:r>
      <w:r>
        <w:fldChar w:fldCharType="separate"/>
      </w:r>
      <w:r w:rsidR="009258DA">
        <w:t xml:space="preserve">Table </w:t>
      </w:r>
      <w:r w:rsidR="009258DA">
        <w:rPr>
          <w:noProof/>
        </w:rPr>
        <w:t>8</w:t>
      </w:r>
      <w:r>
        <w:fldChar w:fldCharType="end"/>
      </w:r>
      <w:r>
        <w:t xml:space="preserve">. </w:t>
      </w:r>
    </w:p>
    <w:p w14:paraId="561777E5" w14:textId="6B7BEB3D" w:rsidR="00A315D3" w:rsidRDefault="00A240D0" w:rsidP="00A240D0">
      <w:pPr>
        <w:pStyle w:val="Caption"/>
        <w:jc w:val="center"/>
      </w:pPr>
      <w:r>
        <w:t xml:space="preserve"> </w:t>
      </w:r>
      <w:bookmarkStart w:id="74" w:name="_Ref101355260"/>
      <w:bookmarkStart w:id="75" w:name="_Toc106979760"/>
      <w:r w:rsidR="00A315D3">
        <w:t xml:space="preserve">Table </w:t>
      </w:r>
      <w:r w:rsidR="0047146E">
        <w:fldChar w:fldCharType="begin"/>
      </w:r>
      <w:r w:rsidR="0047146E">
        <w:instrText xml:space="preserve"> SEQ Table \* ARABIC </w:instrText>
      </w:r>
      <w:r w:rsidR="0047146E">
        <w:fldChar w:fldCharType="separate"/>
      </w:r>
      <w:r w:rsidR="009258DA">
        <w:rPr>
          <w:noProof/>
        </w:rPr>
        <w:t>8</w:t>
      </w:r>
      <w:r w:rsidR="0047146E">
        <w:fldChar w:fldCharType="end"/>
      </w:r>
      <w:bookmarkEnd w:id="72"/>
      <w:bookmarkEnd w:id="73"/>
      <w:bookmarkEnd w:id="74"/>
      <w:r w:rsidR="00A315D3">
        <w:t>: Calibration Results</w:t>
      </w:r>
      <w:bookmarkEnd w:id="75"/>
    </w:p>
    <w:tbl>
      <w:tblPr>
        <w:tblStyle w:val="CompassTable"/>
        <w:tblW w:w="9558" w:type="dxa"/>
        <w:tblLayout w:type="fixed"/>
        <w:tblLook w:val="04A0" w:firstRow="1" w:lastRow="0" w:firstColumn="1" w:lastColumn="0" w:noHBand="0" w:noVBand="1"/>
      </w:tblPr>
      <w:tblGrid>
        <w:gridCol w:w="1500"/>
        <w:gridCol w:w="1128"/>
        <w:gridCol w:w="1440"/>
        <w:gridCol w:w="1311"/>
        <w:gridCol w:w="1399"/>
        <w:gridCol w:w="1399"/>
        <w:gridCol w:w="1381"/>
      </w:tblGrid>
      <w:tr w:rsidR="00870C34" w:rsidRPr="00A315D3" w14:paraId="1EA241A3" w14:textId="77777777" w:rsidTr="008464CC">
        <w:trPr>
          <w:cnfStyle w:val="100000000000" w:firstRow="1" w:lastRow="0" w:firstColumn="0" w:lastColumn="0" w:oddVBand="0" w:evenVBand="0" w:oddHBand="0" w:evenHBand="0" w:firstRowFirstColumn="0" w:firstRowLastColumn="0" w:lastRowFirstColumn="0" w:lastRowLastColumn="0"/>
          <w:trHeight w:val="244"/>
        </w:trPr>
        <w:tc>
          <w:tcPr>
            <w:tcW w:w="1500" w:type="dxa"/>
            <w:vMerge w:val="restart"/>
            <w:shd w:val="clear" w:color="auto" w:fill="00B5E2" w:themeFill="accent1"/>
            <w:hideMark/>
          </w:tcPr>
          <w:p w14:paraId="5D5F6774" w14:textId="77777777" w:rsidR="00870C34" w:rsidRPr="00BC6495" w:rsidRDefault="00870C34" w:rsidP="00A315D3">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Calibration Location</w:t>
            </w:r>
          </w:p>
        </w:tc>
        <w:tc>
          <w:tcPr>
            <w:tcW w:w="1128" w:type="dxa"/>
            <w:vMerge w:val="restart"/>
            <w:shd w:val="clear" w:color="auto" w:fill="00B5E2" w:themeFill="accent1"/>
            <w:hideMark/>
          </w:tcPr>
          <w:p w14:paraId="3010B01F" w14:textId="77777777" w:rsidR="00870C34" w:rsidRPr="00BC6495" w:rsidRDefault="00870C34" w:rsidP="00A315D3">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Source</w:t>
            </w:r>
          </w:p>
        </w:tc>
        <w:tc>
          <w:tcPr>
            <w:tcW w:w="1440" w:type="dxa"/>
            <w:vMerge w:val="restart"/>
            <w:shd w:val="clear" w:color="auto" w:fill="00B5E2" w:themeFill="accent1"/>
          </w:tcPr>
          <w:p w14:paraId="0B416D15" w14:textId="77777777" w:rsidR="00870C34" w:rsidRPr="00BC6495" w:rsidRDefault="00870C34" w:rsidP="00A315D3">
            <w:pPr>
              <w:spacing w:line="240" w:lineRule="auto"/>
              <w:jc w:val="center"/>
              <w:rPr>
                <w:rFonts w:eastAsia="Times New Roman" w:cs="Times New Roman"/>
                <w:kern w:val="0"/>
                <w:sz w:val="20"/>
                <w:szCs w:val="20"/>
              </w:rPr>
            </w:pPr>
            <w:r w:rsidRPr="00BC6495">
              <w:rPr>
                <w:rFonts w:eastAsia="Times New Roman" w:cs="Times New Roman"/>
                <w:kern w:val="0"/>
                <w:szCs w:val="20"/>
              </w:rPr>
              <w:t>Method Used in Original Study</w:t>
            </w:r>
          </w:p>
        </w:tc>
        <w:tc>
          <w:tcPr>
            <w:tcW w:w="4109" w:type="dxa"/>
            <w:gridSpan w:val="3"/>
            <w:shd w:val="clear" w:color="auto" w:fill="00B5E2" w:themeFill="accent1"/>
          </w:tcPr>
          <w:p w14:paraId="68026D9B" w14:textId="77777777" w:rsidR="00870C34" w:rsidRPr="00BC6495" w:rsidRDefault="00870C34" w:rsidP="00A315D3">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381" w:type="dxa"/>
            <w:vMerge w:val="restart"/>
            <w:shd w:val="clear" w:color="auto" w:fill="00B5E2" w:themeFill="accent1"/>
          </w:tcPr>
          <w:p w14:paraId="4033CF3E" w14:textId="2451E1E2" w:rsidR="00870C34" w:rsidRPr="00BC6495" w:rsidRDefault="00870C34" w:rsidP="00A315D3">
            <w:pPr>
              <w:spacing w:line="240" w:lineRule="auto"/>
              <w:jc w:val="center"/>
              <w:rPr>
                <w:rFonts w:eastAsia="Times New Roman" w:cs="Times New Roman"/>
                <w:kern w:val="0"/>
                <w:szCs w:val="20"/>
              </w:rPr>
            </w:pPr>
            <w:r w:rsidRPr="00BC6495">
              <w:rPr>
                <w:rFonts w:eastAsia="Times New Roman" w:cs="Times New Roman"/>
                <w:kern w:val="0"/>
                <w:szCs w:val="20"/>
              </w:rPr>
              <w:t>HEC-RAS 5.0.7 (2D)</w:t>
            </w:r>
            <w:r w:rsidR="008464CC">
              <w:rPr>
                <w:rFonts w:eastAsia="Times New Roman" w:cs="Times New Roman"/>
                <w:kern w:val="0"/>
                <w:szCs w:val="20"/>
              </w:rPr>
              <w:br/>
              <w:t>(cfs)</w:t>
            </w:r>
          </w:p>
        </w:tc>
      </w:tr>
      <w:tr w:rsidR="00870C34" w:rsidRPr="00A315D3" w14:paraId="34F5BC6A" w14:textId="77777777" w:rsidTr="008464CC">
        <w:trPr>
          <w:cnfStyle w:val="000000100000" w:firstRow="0" w:lastRow="0" w:firstColumn="0" w:lastColumn="0" w:oddVBand="0" w:evenVBand="0" w:oddHBand="1" w:evenHBand="0" w:firstRowFirstColumn="0" w:firstRowLastColumn="0" w:lastRowFirstColumn="0" w:lastRowLastColumn="0"/>
          <w:trHeight w:val="826"/>
        </w:trPr>
        <w:tc>
          <w:tcPr>
            <w:tcW w:w="1500" w:type="dxa"/>
            <w:vMerge/>
            <w:shd w:val="clear" w:color="auto" w:fill="00B5E2" w:themeFill="accent1"/>
            <w:hideMark/>
          </w:tcPr>
          <w:p w14:paraId="51BCC1F6" w14:textId="77777777" w:rsidR="00870C34" w:rsidRPr="00A315D3" w:rsidRDefault="00870C34" w:rsidP="00A315D3">
            <w:pPr>
              <w:tabs>
                <w:tab w:val="clear" w:pos="284"/>
              </w:tabs>
              <w:spacing w:line="240" w:lineRule="auto"/>
              <w:rPr>
                <w:rFonts w:eastAsia="Times New Roman" w:cs="Times New Roman"/>
                <w:b/>
                <w:bCs/>
                <w:color w:val="FFFFFF"/>
                <w:kern w:val="0"/>
                <w:szCs w:val="20"/>
              </w:rPr>
            </w:pPr>
          </w:p>
        </w:tc>
        <w:tc>
          <w:tcPr>
            <w:tcW w:w="1128" w:type="dxa"/>
            <w:vMerge/>
            <w:shd w:val="clear" w:color="auto" w:fill="00B5E2" w:themeFill="accent1"/>
            <w:hideMark/>
          </w:tcPr>
          <w:p w14:paraId="5169D99A" w14:textId="77777777" w:rsidR="00870C34" w:rsidRPr="00A315D3" w:rsidRDefault="00870C34" w:rsidP="00A315D3">
            <w:pPr>
              <w:tabs>
                <w:tab w:val="clear" w:pos="284"/>
              </w:tabs>
              <w:spacing w:line="240" w:lineRule="auto"/>
              <w:rPr>
                <w:rFonts w:eastAsia="Times New Roman" w:cs="Times New Roman"/>
                <w:b/>
                <w:bCs/>
                <w:color w:val="FFFFFF"/>
                <w:kern w:val="0"/>
                <w:szCs w:val="20"/>
              </w:rPr>
            </w:pPr>
          </w:p>
        </w:tc>
        <w:tc>
          <w:tcPr>
            <w:tcW w:w="1440" w:type="dxa"/>
            <w:vMerge/>
            <w:shd w:val="clear" w:color="auto" w:fill="00B5E2" w:themeFill="accent1"/>
          </w:tcPr>
          <w:p w14:paraId="64CDBD9D" w14:textId="77777777" w:rsidR="00870C34" w:rsidRPr="00A315D3" w:rsidRDefault="00870C34" w:rsidP="00A315D3">
            <w:pPr>
              <w:tabs>
                <w:tab w:val="clear" w:pos="284"/>
              </w:tabs>
              <w:spacing w:line="240" w:lineRule="auto"/>
              <w:jc w:val="center"/>
              <w:rPr>
                <w:rFonts w:eastAsia="Times New Roman" w:cs="Times New Roman"/>
                <w:b/>
                <w:bCs/>
                <w:color w:val="FFFFFF"/>
                <w:kern w:val="0"/>
                <w:szCs w:val="20"/>
              </w:rPr>
            </w:pPr>
          </w:p>
        </w:tc>
        <w:tc>
          <w:tcPr>
            <w:tcW w:w="1311" w:type="dxa"/>
            <w:shd w:val="clear" w:color="auto" w:fill="00B5E2" w:themeFill="accent1"/>
          </w:tcPr>
          <w:p w14:paraId="43F0139D" w14:textId="0BC32C89" w:rsidR="00870C34" w:rsidRPr="00BC6495" w:rsidRDefault="00870C34" w:rsidP="00A315D3">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sidR="008464CC">
              <w:rPr>
                <w:rFonts w:eastAsia="Times New Roman" w:cs="Times New Roman"/>
                <w:b/>
                <w:bCs/>
                <w:color w:val="FFFFFF"/>
                <w:kern w:val="0"/>
                <w:szCs w:val="20"/>
              </w:rPr>
              <w:br/>
              <w:t>(cfs)</w:t>
            </w:r>
          </w:p>
        </w:tc>
        <w:tc>
          <w:tcPr>
            <w:tcW w:w="1399" w:type="dxa"/>
            <w:shd w:val="clear" w:color="auto" w:fill="00B5E2" w:themeFill="accent1"/>
          </w:tcPr>
          <w:p w14:paraId="6C2D573B" w14:textId="47C8188D" w:rsidR="00870C34" w:rsidRPr="00BC6495" w:rsidRDefault="00870C34" w:rsidP="00A315D3">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1</w:t>
            </w:r>
            <w:r w:rsidR="008464CC" w:rsidRPr="008464CC">
              <w:rPr>
                <w:rFonts w:eastAsia="Times New Roman" w:cs="Times New Roman"/>
                <w:b/>
                <w:bCs/>
                <w:color w:val="FFFFFF"/>
                <w:kern w:val="0"/>
                <w:szCs w:val="20"/>
              </w:rPr>
              <w:t>-percent</w:t>
            </w:r>
            <w:r w:rsidR="008464CC">
              <w:rPr>
                <w:rFonts w:eastAsia="Times New Roman" w:cs="Times New Roman"/>
                <w:b/>
                <w:bCs/>
                <w:color w:val="FFFFFF"/>
                <w:kern w:val="0"/>
                <w:szCs w:val="20"/>
              </w:rPr>
              <w:br/>
              <w:t>(cfs)</w:t>
            </w:r>
          </w:p>
        </w:tc>
        <w:tc>
          <w:tcPr>
            <w:tcW w:w="1399" w:type="dxa"/>
            <w:shd w:val="clear" w:color="auto" w:fill="00B5E2" w:themeFill="accent1"/>
          </w:tcPr>
          <w:p w14:paraId="2278738A" w14:textId="7FDDFA15" w:rsidR="00870C34" w:rsidRPr="00BC6495" w:rsidRDefault="00870C34" w:rsidP="00A315D3">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sidR="008464CC">
              <w:rPr>
                <w:rFonts w:eastAsia="Times New Roman" w:cs="Times New Roman"/>
                <w:b/>
                <w:bCs/>
                <w:color w:val="FFFFFF"/>
                <w:kern w:val="0"/>
                <w:szCs w:val="20"/>
              </w:rPr>
              <w:br/>
              <w:t>(cfs)</w:t>
            </w:r>
          </w:p>
        </w:tc>
        <w:tc>
          <w:tcPr>
            <w:tcW w:w="1381" w:type="dxa"/>
            <w:vMerge/>
            <w:shd w:val="clear" w:color="auto" w:fill="0B2F77"/>
          </w:tcPr>
          <w:p w14:paraId="01F5276A" w14:textId="77777777" w:rsidR="00870C34" w:rsidRPr="00A315D3" w:rsidRDefault="00870C34" w:rsidP="00A315D3">
            <w:pPr>
              <w:tabs>
                <w:tab w:val="clear" w:pos="284"/>
              </w:tabs>
              <w:spacing w:line="240" w:lineRule="auto"/>
              <w:jc w:val="center"/>
              <w:rPr>
                <w:rFonts w:eastAsia="Times New Roman" w:cs="Times New Roman"/>
                <w:b/>
                <w:bCs/>
                <w:color w:val="FFFFFF"/>
                <w:kern w:val="0"/>
                <w:szCs w:val="20"/>
              </w:rPr>
            </w:pPr>
          </w:p>
        </w:tc>
      </w:tr>
      <w:tr w:rsidR="00E657DB" w:rsidRPr="00A315D3" w14:paraId="0F576F9A" w14:textId="77777777" w:rsidTr="008464CC">
        <w:trPr>
          <w:cnfStyle w:val="000000010000" w:firstRow="0" w:lastRow="0" w:firstColumn="0" w:lastColumn="0" w:oddVBand="0" w:evenVBand="0" w:oddHBand="0" w:evenHBand="1" w:firstRowFirstColumn="0" w:firstRowLastColumn="0" w:lastRowFirstColumn="0" w:lastRowLastColumn="0"/>
          <w:trHeight w:val="315"/>
        </w:trPr>
        <w:tc>
          <w:tcPr>
            <w:tcW w:w="1500" w:type="dxa"/>
            <w:vAlign w:val="top"/>
            <w:hideMark/>
          </w:tcPr>
          <w:p w14:paraId="5249FD1C" w14:textId="148FDAF5" w:rsidR="00E657DB" w:rsidRPr="00870C34" w:rsidRDefault="00733842" w:rsidP="00870C34">
            <w:pPr>
              <w:pStyle w:val="BodyText"/>
              <w:rPr>
                <w:szCs w:val="20"/>
              </w:rPr>
            </w:pPr>
            <w:r>
              <w:t>Snead Slough</w:t>
            </w:r>
          </w:p>
        </w:tc>
        <w:tc>
          <w:tcPr>
            <w:tcW w:w="1128" w:type="dxa"/>
            <w:vAlign w:val="top"/>
          </w:tcPr>
          <w:p w14:paraId="7B7FFA67" w14:textId="4AC0FDF4" w:rsidR="00E657DB" w:rsidRPr="00733842" w:rsidRDefault="00733842" w:rsidP="00870C34">
            <w:pPr>
              <w:pStyle w:val="BodyText"/>
              <w:rPr>
                <w:szCs w:val="20"/>
              </w:rPr>
            </w:pPr>
            <w:r w:rsidRPr="00733842">
              <w:rPr>
                <w:szCs w:val="20"/>
              </w:rPr>
              <w:t>Regression Analysis</w:t>
            </w:r>
          </w:p>
        </w:tc>
        <w:tc>
          <w:tcPr>
            <w:tcW w:w="1440" w:type="dxa"/>
            <w:vAlign w:val="top"/>
          </w:tcPr>
          <w:p w14:paraId="77B63C72" w14:textId="37606E49" w:rsidR="00E657DB" w:rsidRPr="00870C34" w:rsidRDefault="00733842" w:rsidP="00870C34">
            <w:pPr>
              <w:pStyle w:val="BodyText"/>
              <w:rPr>
                <w:szCs w:val="20"/>
              </w:rPr>
            </w:pPr>
            <w:r>
              <w:t xml:space="preserve">USGS-SIR 2009-5087 </w:t>
            </w:r>
          </w:p>
        </w:tc>
        <w:tc>
          <w:tcPr>
            <w:tcW w:w="1311" w:type="dxa"/>
            <w:vAlign w:val="top"/>
          </w:tcPr>
          <w:p w14:paraId="2539EB82" w14:textId="77E1B950" w:rsidR="00E657DB" w:rsidRPr="00870C34" w:rsidRDefault="00E657DB" w:rsidP="00870C34">
            <w:pPr>
              <w:jc w:val="center"/>
              <w:rPr>
                <w:szCs w:val="20"/>
              </w:rPr>
            </w:pPr>
            <w:r w:rsidRPr="007E233B">
              <w:t>1,387</w:t>
            </w:r>
          </w:p>
        </w:tc>
        <w:tc>
          <w:tcPr>
            <w:tcW w:w="1399" w:type="dxa"/>
            <w:vAlign w:val="top"/>
          </w:tcPr>
          <w:p w14:paraId="3A0CAB13" w14:textId="7D13A1BC" w:rsidR="00E657DB" w:rsidRPr="00870C34" w:rsidRDefault="00E657DB" w:rsidP="00733842">
            <w:pPr>
              <w:spacing w:line="240" w:lineRule="auto"/>
              <w:jc w:val="center"/>
              <w:rPr>
                <w:rFonts w:eastAsia="Times New Roman" w:cs="Times New Roman"/>
                <w:kern w:val="0"/>
                <w:szCs w:val="20"/>
              </w:rPr>
            </w:pPr>
            <w:r w:rsidRPr="007E233B">
              <w:t>2,7</w:t>
            </w:r>
            <w:r w:rsidR="00733842">
              <w:t>68</w:t>
            </w:r>
          </w:p>
        </w:tc>
        <w:tc>
          <w:tcPr>
            <w:tcW w:w="1399" w:type="dxa"/>
            <w:vAlign w:val="top"/>
          </w:tcPr>
          <w:p w14:paraId="130BD15F" w14:textId="4128CC23" w:rsidR="00E657DB" w:rsidRPr="00870C34" w:rsidRDefault="00E657DB" w:rsidP="00870C34">
            <w:pPr>
              <w:spacing w:line="240" w:lineRule="auto"/>
              <w:jc w:val="center"/>
              <w:rPr>
                <w:rFonts w:eastAsia="Times New Roman" w:cs="Times New Roman"/>
                <w:kern w:val="0"/>
                <w:szCs w:val="20"/>
              </w:rPr>
            </w:pPr>
            <w:r w:rsidRPr="007E233B">
              <w:t>5,522</w:t>
            </w:r>
          </w:p>
        </w:tc>
        <w:tc>
          <w:tcPr>
            <w:tcW w:w="1381" w:type="dxa"/>
            <w:vAlign w:val="top"/>
          </w:tcPr>
          <w:p w14:paraId="476BD857" w14:textId="1BF19CDF" w:rsidR="00E657DB" w:rsidRPr="00F4027D" w:rsidRDefault="00E657DB" w:rsidP="00870C34">
            <w:pPr>
              <w:spacing w:line="240" w:lineRule="auto"/>
              <w:jc w:val="center"/>
              <w:rPr>
                <w:rFonts w:eastAsia="Times New Roman" w:cs="Times New Roman"/>
                <w:kern w:val="0"/>
                <w:szCs w:val="20"/>
                <w:highlight w:val="yellow"/>
              </w:rPr>
            </w:pPr>
            <w:r w:rsidRPr="007E233B">
              <w:t>2,798</w:t>
            </w:r>
          </w:p>
        </w:tc>
      </w:tr>
      <w:tr w:rsidR="00E657DB" w:rsidRPr="00E32434" w14:paraId="7B62EEBB" w14:textId="77777777" w:rsidTr="008464CC">
        <w:trPr>
          <w:cnfStyle w:val="000000100000" w:firstRow="0" w:lastRow="0" w:firstColumn="0" w:lastColumn="0" w:oddVBand="0" w:evenVBand="0" w:oddHBand="1" w:evenHBand="0" w:firstRowFirstColumn="0" w:firstRowLastColumn="0" w:lastRowFirstColumn="0" w:lastRowLastColumn="0"/>
          <w:trHeight w:val="315"/>
        </w:trPr>
        <w:tc>
          <w:tcPr>
            <w:tcW w:w="1500" w:type="dxa"/>
            <w:vAlign w:val="top"/>
          </w:tcPr>
          <w:p w14:paraId="2861334D" w14:textId="34807D9E" w:rsidR="00E657DB" w:rsidRPr="00870C34" w:rsidRDefault="00733842" w:rsidP="00870C34">
            <w:pPr>
              <w:pStyle w:val="BodyText"/>
              <w:rPr>
                <w:szCs w:val="20"/>
              </w:rPr>
            </w:pPr>
            <w:r>
              <w:t xml:space="preserve">Cottonwood Creek </w:t>
            </w:r>
          </w:p>
        </w:tc>
        <w:tc>
          <w:tcPr>
            <w:tcW w:w="1128" w:type="dxa"/>
            <w:vAlign w:val="top"/>
          </w:tcPr>
          <w:p w14:paraId="33F9C7F9" w14:textId="4CA10811" w:rsidR="00E657DB" w:rsidRPr="00733842" w:rsidRDefault="00733842" w:rsidP="00870C34">
            <w:pPr>
              <w:pStyle w:val="BodyText"/>
              <w:rPr>
                <w:szCs w:val="20"/>
              </w:rPr>
            </w:pPr>
            <w:r w:rsidRPr="00733842">
              <w:rPr>
                <w:szCs w:val="20"/>
              </w:rPr>
              <w:t>Regression Analysis</w:t>
            </w:r>
          </w:p>
        </w:tc>
        <w:tc>
          <w:tcPr>
            <w:tcW w:w="1440" w:type="dxa"/>
            <w:vAlign w:val="top"/>
          </w:tcPr>
          <w:p w14:paraId="10795B60" w14:textId="24ABCAC3" w:rsidR="00E657DB" w:rsidRPr="00870C34" w:rsidRDefault="00733842" w:rsidP="00870C34">
            <w:pPr>
              <w:pStyle w:val="BodyText"/>
              <w:rPr>
                <w:szCs w:val="20"/>
              </w:rPr>
            </w:pPr>
            <w:r>
              <w:t>USGS-SIR 2009-5087</w:t>
            </w:r>
          </w:p>
        </w:tc>
        <w:tc>
          <w:tcPr>
            <w:tcW w:w="1311" w:type="dxa"/>
            <w:vAlign w:val="top"/>
          </w:tcPr>
          <w:p w14:paraId="1AB32308" w14:textId="3A15B370" w:rsidR="00E657DB" w:rsidRPr="00870C34" w:rsidRDefault="00E657DB" w:rsidP="00870C34">
            <w:pPr>
              <w:jc w:val="center"/>
              <w:rPr>
                <w:szCs w:val="20"/>
              </w:rPr>
            </w:pPr>
            <w:r w:rsidRPr="007E233B">
              <w:t>1,596</w:t>
            </w:r>
          </w:p>
        </w:tc>
        <w:tc>
          <w:tcPr>
            <w:tcW w:w="1399" w:type="dxa"/>
            <w:vAlign w:val="top"/>
          </w:tcPr>
          <w:p w14:paraId="6553A360" w14:textId="08D0C9D4" w:rsidR="00E657DB" w:rsidRPr="00870C34" w:rsidRDefault="00E657DB" w:rsidP="00870C34">
            <w:pPr>
              <w:spacing w:line="240" w:lineRule="auto"/>
              <w:jc w:val="center"/>
              <w:rPr>
                <w:rFonts w:eastAsia="Times New Roman" w:cs="Times New Roman"/>
                <w:kern w:val="0"/>
                <w:szCs w:val="20"/>
              </w:rPr>
            </w:pPr>
            <w:r w:rsidRPr="007E233B">
              <w:t>3,184</w:t>
            </w:r>
          </w:p>
        </w:tc>
        <w:tc>
          <w:tcPr>
            <w:tcW w:w="1399" w:type="dxa"/>
            <w:vAlign w:val="top"/>
          </w:tcPr>
          <w:p w14:paraId="54AF7FED" w14:textId="1DEDFF7B" w:rsidR="00E657DB" w:rsidRPr="00870C34" w:rsidRDefault="00E657DB" w:rsidP="00870C34">
            <w:pPr>
              <w:spacing w:line="240" w:lineRule="auto"/>
              <w:jc w:val="center"/>
              <w:rPr>
                <w:rFonts w:eastAsia="Times New Roman" w:cs="Times New Roman"/>
                <w:kern w:val="0"/>
                <w:szCs w:val="20"/>
              </w:rPr>
            </w:pPr>
            <w:r w:rsidRPr="007E233B">
              <w:t>6,353</w:t>
            </w:r>
          </w:p>
        </w:tc>
        <w:tc>
          <w:tcPr>
            <w:tcW w:w="1381" w:type="dxa"/>
            <w:vAlign w:val="top"/>
          </w:tcPr>
          <w:p w14:paraId="6BCB9012" w14:textId="0A214C7C" w:rsidR="00E657DB" w:rsidRPr="00674ABE" w:rsidRDefault="00E657DB" w:rsidP="00870C34">
            <w:pPr>
              <w:spacing w:line="240" w:lineRule="auto"/>
              <w:jc w:val="center"/>
              <w:rPr>
                <w:rFonts w:eastAsia="Times New Roman" w:cs="Times New Roman"/>
                <w:kern w:val="0"/>
                <w:szCs w:val="20"/>
              </w:rPr>
            </w:pPr>
            <w:r w:rsidRPr="007E233B">
              <w:t>5,687</w:t>
            </w:r>
          </w:p>
        </w:tc>
      </w:tr>
      <w:tr w:rsidR="00E657DB" w:rsidRPr="00E32434" w14:paraId="19DEE20E" w14:textId="77777777" w:rsidTr="008464CC">
        <w:trPr>
          <w:cnfStyle w:val="000000010000" w:firstRow="0" w:lastRow="0" w:firstColumn="0" w:lastColumn="0" w:oddVBand="0" w:evenVBand="0" w:oddHBand="0" w:evenHBand="1" w:firstRowFirstColumn="0" w:firstRowLastColumn="0" w:lastRowFirstColumn="0" w:lastRowLastColumn="0"/>
          <w:trHeight w:val="315"/>
        </w:trPr>
        <w:tc>
          <w:tcPr>
            <w:tcW w:w="1500" w:type="dxa"/>
            <w:vAlign w:val="top"/>
          </w:tcPr>
          <w:p w14:paraId="1D6D873A" w14:textId="400DF36D" w:rsidR="00E657DB" w:rsidRPr="00870C34" w:rsidRDefault="00733842" w:rsidP="00870C34">
            <w:pPr>
              <w:pStyle w:val="BodyText"/>
              <w:rPr>
                <w:szCs w:val="20"/>
              </w:rPr>
            </w:pPr>
            <w:r>
              <w:t>Hardeman Slough</w:t>
            </w:r>
          </w:p>
        </w:tc>
        <w:tc>
          <w:tcPr>
            <w:tcW w:w="1128" w:type="dxa"/>
            <w:vAlign w:val="top"/>
          </w:tcPr>
          <w:p w14:paraId="0DE98953" w14:textId="3F5A1307" w:rsidR="00E657DB" w:rsidRPr="00733842" w:rsidRDefault="00733842" w:rsidP="00870C34">
            <w:pPr>
              <w:pStyle w:val="BodyText"/>
              <w:rPr>
                <w:szCs w:val="20"/>
              </w:rPr>
            </w:pPr>
            <w:r w:rsidRPr="00733842">
              <w:rPr>
                <w:szCs w:val="20"/>
              </w:rPr>
              <w:t>Regression Analysis</w:t>
            </w:r>
          </w:p>
        </w:tc>
        <w:tc>
          <w:tcPr>
            <w:tcW w:w="1440" w:type="dxa"/>
            <w:vAlign w:val="top"/>
          </w:tcPr>
          <w:p w14:paraId="5345F30B" w14:textId="0C221444" w:rsidR="00E657DB" w:rsidRPr="00870C34" w:rsidRDefault="00733842" w:rsidP="00870C34">
            <w:pPr>
              <w:pStyle w:val="BodyText"/>
              <w:rPr>
                <w:szCs w:val="20"/>
              </w:rPr>
            </w:pPr>
            <w:r>
              <w:t>USGS-SIR 2009-5087</w:t>
            </w:r>
          </w:p>
        </w:tc>
        <w:tc>
          <w:tcPr>
            <w:tcW w:w="1311" w:type="dxa"/>
            <w:vAlign w:val="top"/>
          </w:tcPr>
          <w:p w14:paraId="3D89C82F" w14:textId="536E0185" w:rsidR="00E657DB" w:rsidRPr="00870C34" w:rsidRDefault="00E657DB" w:rsidP="00870C34">
            <w:pPr>
              <w:jc w:val="center"/>
              <w:rPr>
                <w:szCs w:val="20"/>
              </w:rPr>
            </w:pPr>
            <w:r w:rsidRPr="007E233B">
              <w:t>1,199</w:t>
            </w:r>
          </w:p>
        </w:tc>
        <w:tc>
          <w:tcPr>
            <w:tcW w:w="1399" w:type="dxa"/>
            <w:vAlign w:val="top"/>
          </w:tcPr>
          <w:p w14:paraId="69D18F15" w14:textId="4C0C1297" w:rsidR="00E657DB" w:rsidRPr="00870C34" w:rsidRDefault="00E657DB" w:rsidP="00870C34">
            <w:pPr>
              <w:spacing w:line="240" w:lineRule="auto"/>
              <w:jc w:val="center"/>
              <w:rPr>
                <w:rFonts w:eastAsia="Times New Roman" w:cs="Times New Roman"/>
                <w:kern w:val="0"/>
                <w:szCs w:val="20"/>
              </w:rPr>
            </w:pPr>
            <w:r w:rsidRPr="007E233B">
              <w:t>2,392</w:t>
            </w:r>
          </w:p>
        </w:tc>
        <w:tc>
          <w:tcPr>
            <w:tcW w:w="1399" w:type="dxa"/>
            <w:vAlign w:val="top"/>
          </w:tcPr>
          <w:p w14:paraId="276B1AEE" w14:textId="470D9C4B" w:rsidR="00E657DB" w:rsidRPr="00870C34" w:rsidRDefault="00E657DB" w:rsidP="00870C34">
            <w:pPr>
              <w:spacing w:line="240" w:lineRule="auto"/>
              <w:jc w:val="center"/>
              <w:rPr>
                <w:rFonts w:eastAsia="Times New Roman" w:cs="Times New Roman"/>
                <w:kern w:val="0"/>
                <w:szCs w:val="20"/>
              </w:rPr>
            </w:pPr>
            <w:r w:rsidRPr="007E233B">
              <w:t>4,773</w:t>
            </w:r>
          </w:p>
        </w:tc>
        <w:tc>
          <w:tcPr>
            <w:tcW w:w="1381" w:type="dxa"/>
            <w:vAlign w:val="top"/>
          </w:tcPr>
          <w:p w14:paraId="52F4F16E" w14:textId="41944377" w:rsidR="00E657DB" w:rsidRPr="00674ABE" w:rsidRDefault="00E657DB" w:rsidP="00870C34">
            <w:pPr>
              <w:spacing w:line="240" w:lineRule="auto"/>
              <w:jc w:val="center"/>
              <w:rPr>
                <w:rFonts w:eastAsia="Times New Roman" w:cs="Times New Roman"/>
                <w:kern w:val="0"/>
                <w:szCs w:val="20"/>
              </w:rPr>
            </w:pPr>
            <w:r w:rsidRPr="007E233B">
              <w:t>2,582</w:t>
            </w:r>
          </w:p>
        </w:tc>
      </w:tr>
      <w:tr w:rsidR="00E657DB" w:rsidRPr="00E32434" w14:paraId="7B38655E" w14:textId="77777777" w:rsidTr="008464CC">
        <w:trPr>
          <w:cnfStyle w:val="000000100000" w:firstRow="0" w:lastRow="0" w:firstColumn="0" w:lastColumn="0" w:oddVBand="0" w:evenVBand="0" w:oddHBand="1" w:evenHBand="0" w:firstRowFirstColumn="0" w:firstRowLastColumn="0" w:lastRowFirstColumn="0" w:lastRowLastColumn="0"/>
          <w:trHeight w:val="315"/>
        </w:trPr>
        <w:tc>
          <w:tcPr>
            <w:tcW w:w="1500" w:type="dxa"/>
            <w:vAlign w:val="top"/>
          </w:tcPr>
          <w:p w14:paraId="1692E571" w14:textId="385C9882" w:rsidR="00E657DB" w:rsidRPr="00870C34" w:rsidRDefault="00733842" w:rsidP="00870C34">
            <w:pPr>
              <w:pStyle w:val="BodyText"/>
              <w:rPr>
                <w:szCs w:val="20"/>
              </w:rPr>
            </w:pPr>
            <w:r>
              <w:t>Live Oak Creek</w:t>
            </w:r>
          </w:p>
        </w:tc>
        <w:tc>
          <w:tcPr>
            <w:tcW w:w="1128" w:type="dxa"/>
            <w:vAlign w:val="top"/>
          </w:tcPr>
          <w:p w14:paraId="1C78D5ED" w14:textId="6BA707C7" w:rsidR="00E657DB" w:rsidRPr="00733842" w:rsidRDefault="00733842" w:rsidP="00870C34">
            <w:pPr>
              <w:pStyle w:val="BodyText"/>
              <w:rPr>
                <w:szCs w:val="20"/>
              </w:rPr>
            </w:pPr>
            <w:r w:rsidRPr="00733842">
              <w:rPr>
                <w:szCs w:val="20"/>
              </w:rPr>
              <w:t>Regression Analysis</w:t>
            </w:r>
          </w:p>
        </w:tc>
        <w:tc>
          <w:tcPr>
            <w:tcW w:w="1440" w:type="dxa"/>
            <w:vAlign w:val="top"/>
          </w:tcPr>
          <w:p w14:paraId="62B3AF93" w14:textId="764BE127" w:rsidR="00E657DB" w:rsidRPr="00870C34" w:rsidRDefault="00733842" w:rsidP="00870C34">
            <w:pPr>
              <w:pStyle w:val="BodyText"/>
              <w:rPr>
                <w:szCs w:val="20"/>
              </w:rPr>
            </w:pPr>
            <w:r>
              <w:t>USGS-SIR 2009-5087</w:t>
            </w:r>
          </w:p>
        </w:tc>
        <w:tc>
          <w:tcPr>
            <w:tcW w:w="1311" w:type="dxa"/>
            <w:vAlign w:val="top"/>
          </w:tcPr>
          <w:p w14:paraId="22638960" w14:textId="0D9365F1" w:rsidR="00E657DB" w:rsidRPr="00870C34" w:rsidRDefault="00E657DB" w:rsidP="00870C34">
            <w:pPr>
              <w:jc w:val="center"/>
              <w:rPr>
                <w:szCs w:val="20"/>
              </w:rPr>
            </w:pPr>
            <w:r w:rsidRPr="007E233B">
              <w:t>1,526</w:t>
            </w:r>
          </w:p>
        </w:tc>
        <w:tc>
          <w:tcPr>
            <w:tcW w:w="1399" w:type="dxa"/>
            <w:vAlign w:val="top"/>
          </w:tcPr>
          <w:p w14:paraId="5F99DBB9" w14:textId="134E535C" w:rsidR="00E657DB" w:rsidRPr="00870C34" w:rsidRDefault="00E657DB" w:rsidP="00870C34">
            <w:pPr>
              <w:spacing w:line="240" w:lineRule="auto"/>
              <w:jc w:val="center"/>
              <w:rPr>
                <w:rFonts w:eastAsia="Times New Roman" w:cs="Times New Roman"/>
                <w:kern w:val="0"/>
                <w:szCs w:val="20"/>
              </w:rPr>
            </w:pPr>
            <w:r w:rsidRPr="007E233B">
              <w:t>3,045</w:t>
            </w:r>
          </w:p>
        </w:tc>
        <w:tc>
          <w:tcPr>
            <w:tcW w:w="1399" w:type="dxa"/>
            <w:vAlign w:val="top"/>
          </w:tcPr>
          <w:p w14:paraId="2C8F3CB9" w14:textId="4D218786" w:rsidR="00E657DB" w:rsidRPr="00870C34" w:rsidRDefault="00E657DB" w:rsidP="00870C34">
            <w:pPr>
              <w:spacing w:line="240" w:lineRule="auto"/>
              <w:jc w:val="center"/>
              <w:rPr>
                <w:rFonts w:eastAsia="Times New Roman" w:cs="Times New Roman"/>
                <w:kern w:val="0"/>
                <w:szCs w:val="20"/>
              </w:rPr>
            </w:pPr>
            <w:r w:rsidRPr="007E233B">
              <w:t>6,075</w:t>
            </w:r>
          </w:p>
        </w:tc>
        <w:tc>
          <w:tcPr>
            <w:tcW w:w="1381" w:type="dxa"/>
            <w:vAlign w:val="top"/>
          </w:tcPr>
          <w:p w14:paraId="0E1949FF" w14:textId="651DF5D2" w:rsidR="00E657DB" w:rsidRPr="00674ABE" w:rsidRDefault="00E657DB" w:rsidP="00870C34">
            <w:pPr>
              <w:spacing w:line="240" w:lineRule="auto"/>
              <w:jc w:val="center"/>
              <w:rPr>
                <w:rFonts w:eastAsia="Times New Roman" w:cs="Times New Roman"/>
                <w:kern w:val="0"/>
                <w:szCs w:val="20"/>
              </w:rPr>
            </w:pPr>
            <w:r w:rsidRPr="007E233B">
              <w:t>4,168</w:t>
            </w:r>
          </w:p>
        </w:tc>
      </w:tr>
      <w:tr w:rsidR="00E657DB" w:rsidRPr="00E32434" w14:paraId="4F317769" w14:textId="77777777" w:rsidTr="008464CC">
        <w:trPr>
          <w:cnfStyle w:val="000000010000" w:firstRow="0" w:lastRow="0" w:firstColumn="0" w:lastColumn="0" w:oddVBand="0" w:evenVBand="0" w:oddHBand="0" w:evenHBand="1" w:firstRowFirstColumn="0" w:firstRowLastColumn="0" w:lastRowFirstColumn="0" w:lastRowLastColumn="0"/>
          <w:trHeight w:val="315"/>
        </w:trPr>
        <w:tc>
          <w:tcPr>
            <w:tcW w:w="1500" w:type="dxa"/>
            <w:vAlign w:val="top"/>
          </w:tcPr>
          <w:p w14:paraId="3D95CE05" w14:textId="320FC2D4" w:rsidR="00E657DB" w:rsidRPr="00870C34" w:rsidRDefault="00733842" w:rsidP="00870C34">
            <w:pPr>
              <w:pStyle w:val="BodyText"/>
              <w:rPr>
                <w:szCs w:val="20"/>
              </w:rPr>
            </w:pPr>
            <w:r>
              <w:t xml:space="preserve">Big Boggy Creek </w:t>
            </w:r>
          </w:p>
        </w:tc>
        <w:tc>
          <w:tcPr>
            <w:tcW w:w="1128" w:type="dxa"/>
            <w:vAlign w:val="top"/>
          </w:tcPr>
          <w:p w14:paraId="370D6DDC" w14:textId="62077B74" w:rsidR="00E657DB" w:rsidRPr="00733842" w:rsidRDefault="00733842" w:rsidP="00870C34">
            <w:pPr>
              <w:pStyle w:val="BodyText"/>
              <w:rPr>
                <w:szCs w:val="20"/>
              </w:rPr>
            </w:pPr>
            <w:r w:rsidRPr="00733842">
              <w:rPr>
                <w:szCs w:val="20"/>
              </w:rPr>
              <w:t>Regression Analysis</w:t>
            </w:r>
          </w:p>
        </w:tc>
        <w:tc>
          <w:tcPr>
            <w:tcW w:w="1440" w:type="dxa"/>
            <w:vAlign w:val="top"/>
          </w:tcPr>
          <w:p w14:paraId="193C54CF" w14:textId="010AC267" w:rsidR="00E657DB" w:rsidRPr="00870C34" w:rsidRDefault="00733842" w:rsidP="00870C34">
            <w:pPr>
              <w:pStyle w:val="BodyText"/>
              <w:rPr>
                <w:szCs w:val="20"/>
              </w:rPr>
            </w:pPr>
            <w:r>
              <w:t>USGS-SIR 2009-5087</w:t>
            </w:r>
          </w:p>
        </w:tc>
        <w:tc>
          <w:tcPr>
            <w:tcW w:w="1311" w:type="dxa"/>
            <w:vAlign w:val="top"/>
          </w:tcPr>
          <w:p w14:paraId="3A8E5268" w14:textId="1B19A132" w:rsidR="00E657DB" w:rsidRPr="00870C34" w:rsidRDefault="00E657DB" w:rsidP="00870C34">
            <w:pPr>
              <w:jc w:val="center"/>
              <w:rPr>
                <w:szCs w:val="20"/>
              </w:rPr>
            </w:pPr>
            <w:r w:rsidRPr="007E233B">
              <w:t>1,169</w:t>
            </w:r>
          </w:p>
        </w:tc>
        <w:tc>
          <w:tcPr>
            <w:tcW w:w="1399" w:type="dxa"/>
            <w:vAlign w:val="top"/>
          </w:tcPr>
          <w:p w14:paraId="00FC2505" w14:textId="42534009" w:rsidR="00E657DB" w:rsidRPr="00870C34" w:rsidRDefault="00E657DB" w:rsidP="00870C34">
            <w:pPr>
              <w:spacing w:line="240" w:lineRule="auto"/>
              <w:jc w:val="center"/>
              <w:rPr>
                <w:rFonts w:eastAsia="Times New Roman" w:cs="Times New Roman"/>
                <w:kern w:val="0"/>
                <w:szCs w:val="20"/>
              </w:rPr>
            </w:pPr>
            <w:r w:rsidRPr="007E233B">
              <w:t>2,333</w:t>
            </w:r>
          </w:p>
        </w:tc>
        <w:tc>
          <w:tcPr>
            <w:tcW w:w="1399" w:type="dxa"/>
            <w:vAlign w:val="top"/>
          </w:tcPr>
          <w:p w14:paraId="6424DDFF" w14:textId="54322D4D" w:rsidR="00E657DB" w:rsidRPr="00870C34" w:rsidRDefault="00E657DB" w:rsidP="00870C34">
            <w:pPr>
              <w:spacing w:line="240" w:lineRule="auto"/>
              <w:jc w:val="center"/>
              <w:rPr>
                <w:rFonts w:eastAsia="Times New Roman" w:cs="Times New Roman"/>
                <w:kern w:val="0"/>
                <w:szCs w:val="20"/>
              </w:rPr>
            </w:pPr>
            <w:r w:rsidRPr="007E233B">
              <w:t>4,654</w:t>
            </w:r>
          </w:p>
        </w:tc>
        <w:tc>
          <w:tcPr>
            <w:tcW w:w="1381" w:type="dxa"/>
            <w:vAlign w:val="top"/>
          </w:tcPr>
          <w:p w14:paraId="75656DC8" w14:textId="4B83674B" w:rsidR="00E657DB" w:rsidRPr="00674ABE" w:rsidRDefault="00E657DB" w:rsidP="00870C34">
            <w:pPr>
              <w:spacing w:line="240" w:lineRule="auto"/>
              <w:jc w:val="center"/>
              <w:rPr>
                <w:rFonts w:eastAsia="Times New Roman" w:cs="Times New Roman"/>
                <w:kern w:val="0"/>
                <w:szCs w:val="20"/>
              </w:rPr>
            </w:pPr>
            <w:r w:rsidRPr="007E233B">
              <w:t>1,661</w:t>
            </w:r>
          </w:p>
        </w:tc>
      </w:tr>
      <w:tr w:rsidR="00E657DB" w:rsidRPr="00E32434" w14:paraId="66CB9AFF" w14:textId="77777777" w:rsidTr="008464CC">
        <w:trPr>
          <w:cnfStyle w:val="000000100000" w:firstRow="0" w:lastRow="0" w:firstColumn="0" w:lastColumn="0" w:oddVBand="0" w:evenVBand="0" w:oddHBand="1" w:evenHBand="0" w:firstRowFirstColumn="0" w:firstRowLastColumn="0" w:lastRowFirstColumn="0" w:lastRowLastColumn="0"/>
          <w:trHeight w:val="315"/>
        </w:trPr>
        <w:tc>
          <w:tcPr>
            <w:tcW w:w="1500" w:type="dxa"/>
            <w:vAlign w:val="top"/>
          </w:tcPr>
          <w:p w14:paraId="37BEC465" w14:textId="0B680221" w:rsidR="00E657DB" w:rsidRPr="00870C34" w:rsidRDefault="00733842" w:rsidP="00870C34">
            <w:pPr>
              <w:pStyle w:val="BodyText"/>
              <w:rPr>
                <w:szCs w:val="20"/>
              </w:rPr>
            </w:pPr>
            <w:r>
              <w:t xml:space="preserve">Canoe Bayou </w:t>
            </w:r>
          </w:p>
        </w:tc>
        <w:tc>
          <w:tcPr>
            <w:tcW w:w="1128" w:type="dxa"/>
            <w:vAlign w:val="top"/>
          </w:tcPr>
          <w:p w14:paraId="2C813AF2" w14:textId="37F44173" w:rsidR="00E657DB" w:rsidRPr="00733842" w:rsidRDefault="00733842" w:rsidP="00E657DB">
            <w:pPr>
              <w:pStyle w:val="BodyText"/>
              <w:rPr>
                <w:szCs w:val="20"/>
              </w:rPr>
            </w:pPr>
            <w:r w:rsidRPr="00733842">
              <w:rPr>
                <w:szCs w:val="20"/>
              </w:rPr>
              <w:t>Regression Analysis</w:t>
            </w:r>
          </w:p>
        </w:tc>
        <w:tc>
          <w:tcPr>
            <w:tcW w:w="1440" w:type="dxa"/>
            <w:vAlign w:val="top"/>
          </w:tcPr>
          <w:p w14:paraId="74BF3119" w14:textId="22846A57" w:rsidR="00E657DB" w:rsidRPr="00870C34" w:rsidRDefault="00733842" w:rsidP="00870C34">
            <w:pPr>
              <w:pStyle w:val="BodyText"/>
              <w:rPr>
                <w:szCs w:val="20"/>
              </w:rPr>
            </w:pPr>
            <w:r>
              <w:t>USGS-SIR 2009-5087</w:t>
            </w:r>
          </w:p>
        </w:tc>
        <w:tc>
          <w:tcPr>
            <w:tcW w:w="1311" w:type="dxa"/>
            <w:vAlign w:val="top"/>
          </w:tcPr>
          <w:p w14:paraId="65CB8E75" w14:textId="5567015E" w:rsidR="00E657DB" w:rsidRPr="00870C34" w:rsidRDefault="00E657DB" w:rsidP="00870C34">
            <w:pPr>
              <w:jc w:val="center"/>
              <w:rPr>
                <w:szCs w:val="20"/>
              </w:rPr>
            </w:pPr>
            <w:r w:rsidRPr="007E233B">
              <w:t>1,368</w:t>
            </w:r>
          </w:p>
        </w:tc>
        <w:tc>
          <w:tcPr>
            <w:tcW w:w="1399" w:type="dxa"/>
            <w:vAlign w:val="top"/>
          </w:tcPr>
          <w:p w14:paraId="4D24FA71" w14:textId="4F6AF10B" w:rsidR="00E657DB" w:rsidRPr="00870C34" w:rsidRDefault="00E657DB" w:rsidP="00870C34">
            <w:pPr>
              <w:spacing w:line="240" w:lineRule="auto"/>
              <w:jc w:val="center"/>
              <w:rPr>
                <w:rFonts w:eastAsia="Times New Roman" w:cs="Times New Roman"/>
                <w:kern w:val="0"/>
                <w:szCs w:val="20"/>
              </w:rPr>
            </w:pPr>
            <w:r w:rsidRPr="007E233B">
              <w:t>2,729</w:t>
            </w:r>
          </w:p>
        </w:tc>
        <w:tc>
          <w:tcPr>
            <w:tcW w:w="1399" w:type="dxa"/>
            <w:vAlign w:val="top"/>
          </w:tcPr>
          <w:p w14:paraId="1EA89606" w14:textId="340CC0F8" w:rsidR="00E657DB" w:rsidRPr="00870C34" w:rsidRDefault="00E657DB" w:rsidP="00870C34">
            <w:pPr>
              <w:spacing w:line="240" w:lineRule="auto"/>
              <w:jc w:val="center"/>
              <w:rPr>
                <w:rFonts w:eastAsia="Times New Roman" w:cs="Times New Roman"/>
                <w:kern w:val="0"/>
                <w:szCs w:val="20"/>
              </w:rPr>
            </w:pPr>
            <w:r w:rsidRPr="007E233B">
              <w:t>5,445</w:t>
            </w:r>
          </w:p>
        </w:tc>
        <w:tc>
          <w:tcPr>
            <w:tcW w:w="1381" w:type="dxa"/>
            <w:vAlign w:val="top"/>
          </w:tcPr>
          <w:p w14:paraId="449016E8" w14:textId="6C68E958" w:rsidR="00E657DB" w:rsidRPr="00674ABE" w:rsidRDefault="00E657DB" w:rsidP="00870C34">
            <w:pPr>
              <w:spacing w:line="240" w:lineRule="auto"/>
              <w:jc w:val="center"/>
              <w:rPr>
                <w:rFonts w:eastAsia="Times New Roman" w:cs="Times New Roman"/>
                <w:kern w:val="0"/>
                <w:szCs w:val="20"/>
              </w:rPr>
            </w:pPr>
            <w:r w:rsidRPr="007E233B">
              <w:t>2,423</w:t>
            </w:r>
          </w:p>
        </w:tc>
      </w:tr>
      <w:tr w:rsidR="00E657DB" w:rsidRPr="00E32434" w14:paraId="00C87C53" w14:textId="77777777" w:rsidTr="008464CC">
        <w:trPr>
          <w:cnfStyle w:val="000000010000" w:firstRow="0" w:lastRow="0" w:firstColumn="0" w:lastColumn="0" w:oddVBand="0" w:evenVBand="0" w:oddHBand="0" w:evenHBand="1" w:firstRowFirstColumn="0" w:firstRowLastColumn="0" w:lastRowFirstColumn="0" w:lastRowLastColumn="0"/>
          <w:trHeight w:val="315"/>
        </w:trPr>
        <w:tc>
          <w:tcPr>
            <w:tcW w:w="1500" w:type="dxa"/>
            <w:vAlign w:val="top"/>
          </w:tcPr>
          <w:p w14:paraId="2C0604E0" w14:textId="773A9772" w:rsidR="00E657DB" w:rsidRPr="00870C34" w:rsidRDefault="00E657DB" w:rsidP="00870C34">
            <w:pPr>
              <w:pStyle w:val="BodyText"/>
              <w:rPr>
                <w:szCs w:val="20"/>
              </w:rPr>
            </w:pPr>
            <w:r w:rsidRPr="007E233B">
              <w:t>Stream 180 (</w:t>
            </w:r>
            <w:r w:rsidR="00733842">
              <w:t xml:space="preserve">unnamed) </w:t>
            </w:r>
          </w:p>
        </w:tc>
        <w:tc>
          <w:tcPr>
            <w:tcW w:w="1128" w:type="dxa"/>
            <w:vAlign w:val="top"/>
          </w:tcPr>
          <w:p w14:paraId="7DF5CFDA" w14:textId="2D13F329" w:rsidR="00E657DB" w:rsidRPr="00733842" w:rsidRDefault="00733842" w:rsidP="00870C34">
            <w:pPr>
              <w:pStyle w:val="BodyText"/>
              <w:rPr>
                <w:szCs w:val="20"/>
              </w:rPr>
            </w:pPr>
            <w:r w:rsidRPr="00733842">
              <w:rPr>
                <w:szCs w:val="20"/>
              </w:rPr>
              <w:t>Regression Analysis</w:t>
            </w:r>
          </w:p>
        </w:tc>
        <w:tc>
          <w:tcPr>
            <w:tcW w:w="1440" w:type="dxa"/>
            <w:vAlign w:val="top"/>
          </w:tcPr>
          <w:p w14:paraId="5A33CD2A" w14:textId="3ABA6752" w:rsidR="00E657DB" w:rsidRPr="00870C34" w:rsidRDefault="00733842" w:rsidP="00870C34">
            <w:pPr>
              <w:pStyle w:val="BodyText"/>
              <w:rPr>
                <w:szCs w:val="20"/>
              </w:rPr>
            </w:pPr>
            <w:r>
              <w:t>USGS-SIR 2009-5087</w:t>
            </w:r>
          </w:p>
        </w:tc>
        <w:tc>
          <w:tcPr>
            <w:tcW w:w="1311" w:type="dxa"/>
            <w:vAlign w:val="top"/>
          </w:tcPr>
          <w:p w14:paraId="10529E8D" w14:textId="184720A1" w:rsidR="00E657DB" w:rsidRPr="00870C34" w:rsidRDefault="00E657DB" w:rsidP="00870C34">
            <w:pPr>
              <w:jc w:val="center"/>
              <w:rPr>
                <w:szCs w:val="20"/>
              </w:rPr>
            </w:pPr>
            <w:r w:rsidRPr="007E233B">
              <w:t>802</w:t>
            </w:r>
          </w:p>
        </w:tc>
        <w:tc>
          <w:tcPr>
            <w:tcW w:w="1399" w:type="dxa"/>
            <w:vAlign w:val="top"/>
          </w:tcPr>
          <w:p w14:paraId="4C9935FA" w14:textId="6530D04D" w:rsidR="00E657DB" w:rsidRPr="00870C34" w:rsidRDefault="00E657DB" w:rsidP="00870C34">
            <w:pPr>
              <w:spacing w:line="240" w:lineRule="auto"/>
              <w:jc w:val="center"/>
              <w:rPr>
                <w:rFonts w:eastAsia="Times New Roman" w:cs="Times New Roman"/>
                <w:kern w:val="0"/>
                <w:szCs w:val="20"/>
              </w:rPr>
            </w:pPr>
            <w:r w:rsidRPr="007E233B">
              <w:t>1,600</w:t>
            </w:r>
          </w:p>
        </w:tc>
        <w:tc>
          <w:tcPr>
            <w:tcW w:w="1399" w:type="dxa"/>
            <w:vAlign w:val="top"/>
          </w:tcPr>
          <w:p w14:paraId="2CB89ED9" w14:textId="40AE2C70" w:rsidR="00E657DB" w:rsidRPr="00870C34" w:rsidRDefault="00E657DB" w:rsidP="00870C34">
            <w:pPr>
              <w:spacing w:line="240" w:lineRule="auto"/>
              <w:jc w:val="center"/>
              <w:rPr>
                <w:rFonts w:eastAsia="Times New Roman" w:cs="Times New Roman"/>
                <w:kern w:val="0"/>
                <w:szCs w:val="20"/>
              </w:rPr>
            </w:pPr>
            <w:r w:rsidRPr="007E233B">
              <w:t>3,192</w:t>
            </w:r>
          </w:p>
        </w:tc>
        <w:tc>
          <w:tcPr>
            <w:tcW w:w="1381" w:type="dxa"/>
            <w:vAlign w:val="top"/>
          </w:tcPr>
          <w:p w14:paraId="41B2BB4E" w14:textId="0F7523FA" w:rsidR="00E657DB" w:rsidRPr="00674ABE" w:rsidRDefault="00E657DB" w:rsidP="00870C34">
            <w:pPr>
              <w:spacing w:line="240" w:lineRule="auto"/>
              <w:jc w:val="center"/>
              <w:rPr>
                <w:rFonts w:eastAsia="Times New Roman" w:cs="Times New Roman"/>
                <w:kern w:val="0"/>
                <w:szCs w:val="20"/>
              </w:rPr>
            </w:pPr>
            <w:r w:rsidRPr="007E233B">
              <w:t>1,978</w:t>
            </w:r>
          </w:p>
        </w:tc>
      </w:tr>
      <w:tr w:rsidR="00E657DB" w:rsidRPr="00E32434" w14:paraId="7986C193" w14:textId="77777777" w:rsidTr="008464CC">
        <w:trPr>
          <w:cnfStyle w:val="000000100000" w:firstRow="0" w:lastRow="0" w:firstColumn="0" w:lastColumn="0" w:oddVBand="0" w:evenVBand="0" w:oddHBand="1" w:evenHBand="0" w:firstRowFirstColumn="0" w:firstRowLastColumn="0" w:lastRowFirstColumn="0" w:lastRowLastColumn="0"/>
          <w:trHeight w:val="315"/>
        </w:trPr>
        <w:tc>
          <w:tcPr>
            <w:tcW w:w="1500" w:type="dxa"/>
            <w:vAlign w:val="top"/>
          </w:tcPr>
          <w:p w14:paraId="26563F97" w14:textId="12F47C73" w:rsidR="00E657DB" w:rsidRPr="00870C34" w:rsidRDefault="00733842" w:rsidP="00870C34">
            <w:pPr>
              <w:pStyle w:val="BodyText"/>
              <w:rPr>
                <w:szCs w:val="20"/>
              </w:rPr>
            </w:pPr>
            <w:r>
              <w:t xml:space="preserve">Stream 221 (unnamed) </w:t>
            </w:r>
          </w:p>
        </w:tc>
        <w:tc>
          <w:tcPr>
            <w:tcW w:w="1128" w:type="dxa"/>
            <w:vAlign w:val="top"/>
          </w:tcPr>
          <w:p w14:paraId="55D2499D" w14:textId="2B30B8DF" w:rsidR="00E657DB" w:rsidRPr="00733842" w:rsidRDefault="00733842" w:rsidP="00870C34">
            <w:pPr>
              <w:pStyle w:val="BodyText"/>
              <w:rPr>
                <w:szCs w:val="20"/>
              </w:rPr>
            </w:pPr>
            <w:r w:rsidRPr="00733842">
              <w:rPr>
                <w:szCs w:val="20"/>
              </w:rPr>
              <w:t>Regression Analysis</w:t>
            </w:r>
          </w:p>
        </w:tc>
        <w:tc>
          <w:tcPr>
            <w:tcW w:w="1440" w:type="dxa"/>
            <w:vAlign w:val="top"/>
          </w:tcPr>
          <w:p w14:paraId="7F5EF57E" w14:textId="3E9A0DCB" w:rsidR="00E657DB" w:rsidRPr="00870C34" w:rsidRDefault="00733842" w:rsidP="00870C34">
            <w:pPr>
              <w:pStyle w:val="BodyText"/>
              <w:rPr>
                <w:szCs w:val="20"/>
              </w:rPr>
            </w:pPr>
            <w:r>
              <w:t>USGS-SIR 2009-5087</w:t>
            </w:r>
          </w:p>
        </w:tc>
        <w:tc>
          <w:tcPr>
            <w:tcW w:w="1311" w:type="dxa"/>
            <w:vAlign w:val="top"/>
          </w:tcPr>
          <w:p w14:paraId="78FCE90B" w14:textId="6738F2DD" w:rsidR="00E657DB" w:rsidRPr="00870C34" w:rsidRDefault="00E657DB" w:rsidP="00870C34">
            <w:pPr>
              <w:jc w:val="center"/>
              <w:rPr>
                <w:szCs w:val="20"/>
              </w:rPr>
            </w:pPr>
            <w:r w:rsidRPr="007E233B">
              <w:t>1,398</w:t>
            </w:r>
          </w:p>
        </w:tc>
        <w:tc>
          <w:tcPr>
            <w:tcW w:w="1399" w:type="dxa"/>
            <w:vAlign w:val="top"/>
          </w:tcPr>
          <w:p w14:paraId="19853805" w14:textId="753371EB" w:rsidR="00E657DB" w:rsidRPr="00870C34" w:rsidRDefault="00E657DB" w:rsidP="00870C34">
            <w:pPr>
              <w:spacing w:line="240" w:lineRule="auto"/>
              <w:jc w:val="center"/>
              <w:rPr>
                <w:rFonts w:eastAsia="Times New Roman" w:cs="Times New Roman"/>
                <w:kern w:val="0"/>
                <w:szCs w:val="20"/>
              </w:rPr>
            </w:pPr>
            <w:r w:rsidRPr="007E233B">
              <w:t>2,790</w:t>
            </w:r>
          </w:p>
        </w:tc>
        <w:tc>
          <w:tcPr>
            <w:tcW w:w="1399" w:type="dxa"/>
            <w:vAlign w:val="top"/>
          </w:tcPr>
          <w:p w14:paraId="26C2D662" w14:textId="724E30D2" w:rsidR="00E657DB" w:rsidRPr="00870C34" w:rsidRDefault="00E657DB" w:rsidP="00870C34">
            <w:pPr>
              <w:spacing w:line="240" w:lineRule="auto"/>
              <w:jc w:val="center"/>
              <w:rPr>
                <w:rFonts w:eastAsia="Times New Roman" w:cs="Times New Roman"/>
                <w:kern w:val="0"/>
                <w:szCs w:val="20"/>
              </w:rPr>
            </w:pPr>
            <w:r w:rsidRPr="007E233B">
              <w:t>5,566</w:t>
            </w:r>
          </w:p>
        </w:tc>
        <w:tc>
          <w:tcPr>
            <w:tcW w:w="1381" w:type="dxa"/>
            <w:vAlign w:val="top"/>
          </w:tcPr>
          <w:p w14:paraId="1BA73AC8" w14:textId="5D835497" w:rsidR="00E657DB" w:rsidRPr="00674ABE" w:rsidRDefault="00E657DB" w:rsidP="00870C34">
            <w:pPr>
              <w:spacing w:line="240" w:lineRule="auto"/>
              <w:jc w:val="center"/>
              <w:rPr>
                <w:rFonts w:eastAsia="Times New Roman" w:cs="Times New Roman"/>
                <w:kern w:val="0"/>
                <w:szCs w:val="20"/>
              </w:rPr>
            </w:pPr>
            <w:r w:rsidRPr="007E233B">
              <w:t>5,148</w:t>
            </w:r>
          </w:p>
        </w:tc>
      </w:tr>
    </w:tbl>
    <w:p w14:paraId="053D988C" w14:textId="77777777" w:rsidR="006F6670" w:rsidRDefault="006F6670" w:rsidP="0048315A">
      <w:pPr>
        <w:pStyle w:val="BodyText"/>
        <w:rPr>
          <w:sz w:val="16"/>
          <w:szCs w:val="16"/>
          <w:vertAlign w:val="superscript"/>
        </w:rPr>
      </w:pPr>
    </w:p>
    <w:p w14:paraId="2711E464" w14:textId="01241BDB" w:rsidR="005E0FAA" w:rsidRDefault="005C04C0" w:rsidP="0048315A">
      <w:pPr>
        <w:pStyle w:val="BodyText"/>
        <w:rPr>
          <w:szCs w:val="16"/>
        </w:rPr>
      </w:pPr>
      <w:r>
        <w:rPr>
          <w:szCs w:val="16"/>
        </w:rPr>
        <w:fldChar w:fldCharType="begin"/>
      </w:r>
      <w:r>
        <w:rPr>
          <w:szCs w:val="16"/>
        </w:rPr>
        <w:instrText xml:space="preserve"> REF _Ref61266175 \h </w:instrText>
      </w:r>
      <w:r>
        <w:rPr>
          <w:szCs w:val="16"/>
        </w:rPr>
      </w:r>
      <w:r>
        <w:rPr>
          <w:szCs w:val="16"/>
        </w:rPr>
        <w:fldChar w:fldCharType="separate"/>
      </w:r>
      <w:r w:rsidR="009258DA">
        <w:t xml:space="preserve">Figure </w:t>
      </w:r>
      <w:r w:rsidR="009258DA">
        <w:rPr>
          <w:noProof/>
        </w:rPr>
        <w:t>10</w:t>
      </w:r>
      <w:r>
        <w:rPr>
          <w:szCs w:val="16"/>
        </w:rPr>
        <w:fldChar w:fldCharType="end"/>
      </w:r>
      <w:r>
        <w:rPr>
          <w:szCs w:val="16"/>
        </w:rPr>
        <w:t xml:space="preserve"> </w:t>
      </w:r>
      <w:r w:rsidR="006F6670">
        <w:rPr>
          <w:szCs w:val="16"/>
        </w:rPr>
        <w:t>sh</w:t>
      </w:r>
      <w:r w:rsidR="00955C4B">
        <w:rPr>
          <w:szCs w:val="16"/>
        </w:rPr>
        <w:t xml:space="preserve">ows the final results of </w:t>
      </w:r>
      <w:r w:rsidR="00955C4B" w:rsidRPr="00193BD7">
        <w:rPr>
          <w:szCs w:val="16"/>
        </w:rPr>
        <w:t xml:space="preserve">the </w:t>
      </w:r>
      <w:r w:rsidRPr="00193BD7">
        <w:rPr>
          <w:szCs w:val="16"/>
        </w:rPr>
        <w:t>calibration locations compared to modeled flows</w:t>
      </w:r>
      <w:r w:rsidR="006F6670" w:rsidRPr="00193BD7">
        <w:rPr>
          <w:szCs w:val="16"/>
        </w:rPr>
        <w:t xml:space="preserve"> throughout the </w:t>
      </w:r>
      <w:r w:rsidR="00E657DB">
        <w:rPr>
          <w:szCs w:val="16"/>
        </w:rPr>
        <w:t xml:space="preserve">East Matagorda Bay </w:t>
      </w:r>
      <w:r w:rsidR="00E07907">
        <w:rPr>
          <w:szCs w:val="16"/>
        </w:rPr>
        <w:t>watershed along with error bars created using the difference between 1</w:t>
      </w:r>
      <w:r w:rsidR="008464CC">
        <w:t>-percent</w:t>
      </w:r>
      <w:r w:rsidR="00E07907">
        <w:rPr>
          <w:szCs w:val="16"/>
        </w:rPr>
        <w:t xml:space="preserve"> and 1</w:t>
      </w:r>
      <w:r w:rsidR="008464CC">
        <w:t>-percent</w:t>
      </w:r>
      <w:r w:rsidR="00E07907">
        <w:rPr>
          <w:szCs w:val="16"/>
        </w:rPr>
        <w:t xml:space="preserve"> </w:t>
      </w:r>
      <w:r w:rsidR="008464CC">
        <w:rPr>
          <w:szCs w:val="16"/>
        </w:rPr>
        <w:t>plus</w:t>
      </w:r>
      <w:r w:rsidR="00E07907">
        <w:rPr>
          <w:szCs w:val="16"/>
        </w:rPr>
        <w:t xml:space="preserve"> discharges and 1</w:t>
      </w:r>
      <w:r w:rsidR="008464CC">
        <w:t>-percent</w:t>
      </w:r>
      <w:r w:rsidR="00E07907">
        <w:rPr>
          <w:szCs w:val="16"/>
        </w:rPr>
        <w:t xml:space="preserve"> and 1</w:t>
      </w:r>
      <w:r w:rsidR="008464CC">
        <w:t>-percent</w:t>
      </w:r>
      <w:r w:rsidR="008464CC" w:rsidRPr="004D0A69">
        <w:t xml:space="preserve"> </w:t>
      </w:r>
      <w:r w:rsidR="008464CC">
        <w:t>minus</w:t>
      </w:r>
      <w:r w:rsidR="00E07907">
        <w:rPr>
          <w:szCs w:val="16"/>
        </w:rPr>
        <w:t xml:space="preserve"> discharge as minimum and maximum values. </w:t>
      </w:r>
      <w:r w:rsidR="006C4E65" w:rsidRPr="00193BD7">
        <w:rPr>
          <w:szCs w:val="16"/>
        </w:rPr>
        <w:t>E</w:t>
      </w:r>
      <w:r w:rsidR="00430765">
        <w:rPr>
          <w:szCs w:val="16"/>
        </w:rPr>
        <w:t xml:space="preserve">ight </w:t>
      </w:r>
      <w:r w:rsidR="006F6670" w:rsidRPr="00193BD7">
        <w:rPr>
          <w:szCs w:val="16"/>
        </w:rPr>
        <w:t>comparisons were m</w:t>
      </w:r>
      <w:r w:rsidRPr="00193BD7">
        <w:rPr>
          <w:szCs w:val="16"/>
        </w:rPr>
        <w:t xml:space="preserve">ade with varying drainage areas </w:t>
      </w:r>
      <w:r w:rsidR="006F6670" w:rsidRPr="00193BD7">
        <w:rPr>
          <w:szCs w:val="16"/>
        </w:rPr>
        <w:t xml:space="preserve">to ensure the calibration of excess precipitation for different points over the </w:t>
      </w:r>
      <w:r w:rsidR="006F6670">
        <w:rPr>
          <w:szCs w:val="16"/>
        </w:rPr>
        <w:t>entire watershed area.</w:t>
      </w:r>
      <w:r w:rsidR="00467431">
        <w:rPr>
          <w:szCs w:val="16"/>
        </w:rPr>
        <w:t xml:space="preserve"> This large collection of calibration points provides confidence in results throughout the entire </w:t>
      </w:r>
      <w:r w:rsidR="00B152CC">
        <w:rPr>
          <w:szCs w:val="16"/>
        </w:rPr>
        <w:t>w</w:t>
      </w:r>
      <w:r w:rsidR="00467431">
        <w:rPr>
          <w:szCs w:val="16"/>
        </w:rPr>
        <w:t xml:space="preserve">atershed. </w:t>
      </w:r>
    </w:p>
    <w:p w14:paraId="74738646" w14:textId="00F1155B" w:rsidR="00D55F6F" w:rsidRDefault="008916E4">
      <w:pPr>
        <w:pStyle w:val="BodyText"/>
        <w:keepNext/>
        <w:jc w:val="center"/>
      </w:pPr>
      <w:r>
        <w:rPr>
          <w:noProof/>
          <w:sz w:val="16"/>
          <w:szCs w:val="16"/>
          <w:vertAlign w:val="superscript"/>
        </w:rPr>
        <w:t xml:space="preserve">  </w:t>
      </w:r>
      <w:r w:rsidR="00733842">
        <w:rPr>
          <w:noProof/>
        </w:rPr>
        <w:drawing>
          <wp:inline distT="0" distB="0" distL="0" distR="0" wp14:anchorId="3BCD0266" wp14:editId="5D0F5C22">
            <wp:extent cx="5943600" cy="3803650"/>
            <wp:effectExtent l="0" t="0" r="19050" b="25400"/>
            <wp:docPr id="15" name="Chart 1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7138982E-8BA1-44FD-ACE3-4681C99081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EF3233E" w14:textId="4077EFDB" w:rsidR="00C026C8" w:rsidRDefault="00D55F6F" w:rsidP="000A3B6D">
      <w:pPr>
        <w:pStyle w:val="Caption"/>
        <w:jc w:val="center"/>
      </w:pPr>
      <w:bookmarkStart w:id="76" w:name="_Ref61266175"/>
      <w:bookmarkStart w:id="77" w:name="_Toc106979746"/>
      <w:r>
        <w:t xml:space="preserve">Figure </w:t>
      </w:r>
      <w:r>
        <w:fldChar w:fldCharType="begin"/>
      </w:r>
      <w:r>
        <w:instrText xml:space="preserve"> SEQ Figure \* ARABIC </w:instrText>
      </w:r>
      <w:r>
        <w:fldChar w:fldCharType="separate"/>
      </w:r>
      <w:r w:rsidR="009258DA">
        <w:rPr>
          <w:noProof/>
        </w:rPr>
        <w:t>10</w:t>
      </w:r>
      <w:r>
        <w:fldChar w:fldCharType="end"/>
      </w:r>
      <w:bookmarkEnd w:id="76"/>
      <w:r>
        <w:t xml:space="preserve">: </w:t>
      </w:r>
      <w:r w:rsidR="005C04C0">
        <w:t>Calibration Comparison</w:t>
      </w:r>
      <w:bookmarkEnd w:id="77"/>
      <w:r w:rsidR="005C04C0">
        <w:t xml:space="preserve"> </w:t>
      </w:r>
    </w:p>
    <w:p w14:paraId="26A5161B" w14:textId="77862C4D" w:rsidR="00AD6178" w:rsidRDefault="00AD6178" w:rsidP="00AD6178">
      <w:pPr>
        <w:pStyle w:val="Heading2"/>
      </w:pPr>
      <w:bookmarkStart w:id="78" w:name="_Toc106979719"/>
      <w:r>
        <w:t>Challenges</w:t>
      </w:r>
      <w:bookmarkEnd w:id="78"/>
      <w:r>
        <w:t xml:space="preserve"> </w:t>
      </w:r>
    </w:p>
    <w:p w14:paraId="46E3BC61" w14:textId="3592F243" w:rsidR="00D76176" w:rsidRDefault="00D76176" w:rsidP="001D03B0">
      <w:pPr>
        <w:pStyle w:val="BodyText"/>
      </w:pPr>
      <w:r>
        <w:t xml:space="preserve">Major challenges included a lack of peak streamflow gage record, large urbanized area and the proximity to the </w:t>
      </w:r>
      <w:r w:rsidR="00234141">
        <w:t>coast. H</w:t>
      </w:r>
      <w:r>
        <w:t xml:space="preserve">owever, </w:t>
      </w:r>
      <w:r w:rsidR="00E657DB">
        <w:t xml:space="preserve">East Matagorda Bay </w:t>
      </w:r>
      <w:r w:rsidR="00CA0A77">
        <w:t>modeling</w:t>
      </w:r>
      <w:r>
        <w:t xml:space="preserve"> provide full confidence in the results. Within the watershed, there are several populated areas and agricultural fields that appear to be trapping water which prevents runoff from reaching the channel in the model.Various v-notches were applied to represent cross culverts and improve conveyance. Several breaklines and refinement regions increased the total number of cells and thereby increasing the model runtime.</w:t>
      </w:r>
      <w:r w:rsidR="0095040D">
        <w:t xml:space="preserve"> </w:t>
      </w:r>
      <w:r w:rsidR="00234141">
        <w:t>B</w:t>
      </w:r>
      <w:r>
        <w:t xml:space="preserve">oth accredited and unaccredited </w:t>
      </w:r>
      <w:r w:rsidR="00234141">
        <w:t xml:space="preserve">levees </w:t>
      </w:r>
      <w:r>
        <w:t>required close attention to the area to ensure all levees were modeled correctly, enforing the accredited levees but making sure that water can pass through the unaccredited.</w:t>
      </w:r>
    </w:p>
    <w:p w14:paraId="42232093" w14:textId="18E0232E" w:rsidR="00D76176" w:rsidRPr="00AB7BC2" w:rsidRDefault="00D76176" w:rsidP="00D76176">
      <w:pPr>
        <w:pStyle w:val="BodyText"/>
      </w:pPr>
      <w:r>
        <w:t xml:space="preserve">The calibration of this model was also challenging due to the lack available data. There are no usable gages within the model area. However, regression equations were used </w:t>
      </w:r>
      <w:r w:rsidR="00234141">
        <w:t xml:space="preserve">to </w:t>
      </w:r>
      <w:r w:rsidR="00213409">
        <w:t>validate</w:t>
      </w:r>
      <w:r w:rsidR="00234141">
        <w:t xml:space="preserve"> the </w:t>
      </w:r>
      <w:r>
        <w:t xml:space="preserve">model results. </w:t>
      </w:r>
    </w:p>
    <w:p w14:paraId="58A56F8F" w14:textId="77777777" w:rsidR="00D76176" w:rsidRDefault="00AD6178" w:rsidP="00AD6178">
      <w:pPr>
        <w:pStyle w:val="Heading2"/>
      </w:pPr>
      <w:bookmarkStart w:id="79" w:name="_Toc106979720"/>
      <w:r>
        <w:t>Recommendations</w:t>
      </w:r>
      <w:bookmarkEnd w:id="79"/>
    </w:p>
    <w:p w14:paraId="515C757B" w14:textId="77777777" w:rsidR="00D76176" w:rsidRDefault="00D76176" w:rsidP="00D76176">
      <w:pPr>
        <w:pStyle w:val="BodyText"/>
      </w:pPr>
      <w:bookmarkStart w:id="80" w:name="_Hlk12020115"/>
      <w:r w:rsidRPr="00D7617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81" w:name="_Toc456175435"/>
      <w:bookmarkStart w:id="82" w:name="_Toc456176054"/>
      <w:bookmarkStart w:id="83" w:name="_Toc455987085"/>
      <w:bookmarkStart w:id="84" w:name="_Toc455992949"/>
      <w:bookmarkStart w:id="85" w:name="_Toc455994051"/>
      <w:bookmarkStart w:id="86" w:name="_Toc456005458"/>
      <w:bookmarkStart w:id="87" w:name="_Toc456175436"/>
      <w:bookmarkStart w:id="88" w:name="_Toc456176055"/>
      <w:bookmarkStart w:id="89" w:name="_Toc455987086"/>
      <w:bookmarkStart w:id="90" w:name="_Toc455992950"/>
      <w:bookmarkStart w:id="91" w:name="_Toc455994052"/>
      <w:bookmarkStart w:id="92" w:name="_Toc456005459"/>
      <w:bookmarkStart w:id="93" w:name="_Toc456175437"/>
      <w:bookmarkStart w:id="94" w:name="_Toc456176056"/>
      <w:bookmarkStart w:id="95" w:name="_Toc455987087"/>
      <w:bookmarkStart w:id="96" w:name="_Toc455992951"/>
      <w:bookmarkStart w:id="97" w:name="_Toc455994053"/>
      <w:bookmarkStart w:id="98" w:name="_Toc456005460"/>
      <w:bookmarkStart w:id="99" w:name="_Toc456175438"/>
      <w:bookmarkStart w:id="100" w:name="_Toc456176057"/>
      <w:bookmarkStart w:id="101" w:name="_Toc455987088"/>
      <w:bookmarkStart w:id="102" w:name="_Toc455992952"/>
      <w:bookmarkStart w:id="103" w:name="_Toc455994054"/>
      <w:bookmarkStart w:id="104" w:name="_Toc456005461"/>
      <w:bookmarkStart w:id="105" w:name="_Toc456175439"/>
      <w:bookmarkStart w:id="106" w:name="_Toc456176058"/>
      <w:bookmarkStart w:id="107" w:name="_Toc455987089"/>
      <w:bookmarkStart w:id="108" w:name="_Toc455992953"/>
      <w:bookmarkStart w:id="109" w:name="_Toc455994055"/>
      <w:bookmarkStart w:id="110" w:name="_Toc456005462"/>
      <w:bookmarkStart w:id="111" w:name="_Toc456175440"/>
      <w:bookmarkStart w:id="112" w:name="_Toc456176059"/>
      <w:bookmarkStart w:id="113" w:name="_Toc455987090"/>
      <w:bookmarkStart w:id="114" w:name="_Toc455992954"/>
      <w:bookmarkStart w:id="115" w:name="_Toc455994056"/>
      <w:bookmarkStart w:id="116" w:name="_Toc456005463"/>
      <w:bookmarkStart w:id="117" w:name="_Toc456175441"/>
      <w:bookmarkStart w:id="118" w:name="_Toc456176060"/>
      <w:bookmarkStart w:id="119" w:name="_Toc455987091"/>
      <w:bookmarkStart w:id="120" w:name="_Toc455992955"/>
      <w:bookmarkStart w:id="121" w:name="_Toc455994057"/>
      <w:bookmarkStart w:id="122" w:name="_Toc456005464"/>
      <w:bookmarkStart w:id="123" w:name="_Toc456175442"/>
      <w:bookmarkStart w:id="124" w:name="_Toc456176061"/>
      <w:bookmarkStart w:id="125" w:name="_Toc455987092"/>
      <w:bookmarkStart w:id="126" w:name="_Toc455992956"/>
      <w:bookmarkStart w:id="127" w:name="_Toc455994058"/>
      <w:bookmarkStart w:id="128" w:name="_Toc456005465"/>
      <w:bookmarkStart w:id="129" w:name="_Toc456175443"/>
      <w:bookmarkStart w:id="130" w:name="_Toc456176062"/>
      <w:bookmarkStart w:id="131" w:name="_Toc455987093"/>
      <w:bookmarkStart w:id="132" w:name="_Toc455992957"/>
      <w:bookmarkStart w:id="133" w:name="_Toc455994059"/>
      <w:bookmarkStart w:id="134" w:name="_Toc456005466"/>
      <w:bookmarkStart w:id="135" w:name="_Toc456175444"/>
      <w:bookmarkStart w:id="136" w:name="_Toc456176063"/>
      <w:bookmarkStart w:id="137" w:name="_Toc455987094"/>
      <w:bookmarkStart w:id="138" w:name="_Toc455992958"/>
      <w:bookmarkStart w:id="139" w:name="_Toc455994060"/>
      <w:bookmarkStart w:id="140" w:name="_Toc456005467"/>
      <w:bookmarkStart w:id="141" w:name="_Toc456175445"/>
      <w:bookmarkStart w:id="142" w:name="_Toc456176064"/>
      <w:bookmarkStart w:id="143" w:name="_Toc455987095"/>
      <w:bookmarkStart w:id="144" w:name="_Toc455992959"/>
      <w:bookmarkStart w:id="145" w:name="_Toc455994061"/>
      <w:bookmarkStart w:id="146" w:name="_Toc456005468"/>
      <w:bookmarkStart w:id="147" w:name="_Toc456175446"/>
      <w:bookmarkStart w:id="148" w:name="_Toc456176065"/>
      <w:bookmarkStart w:id="149" w:name="_Toc455987096"/>
      <w:bookmarkStart w:id="150" w:name="_Toc455992960"/>
      <w:bookmarkStart w:id="151" w:name="_Toc455994062"/>
      <w:bookmarkStart w:id="152" w:name="_Toc456005469"/>
      <w:bookmarkStart w:id="153" w:name="_Toc456175447"/>
      <w:bookmarkStart w:id="154" w:name="_Toc456176066"/>
      <w:bookmarkStart w:id="155" w:name="_Toc455987097"/>
      <w:bookmarkStart w:id="156" w:name="_Toc455992961"/>
      <w:bookmarkStart w:id="157" w:name="_Toc455994063"/>
      <w:bookmarkStart w:id="158" w:name="_Toc456005470"/>
      <w:bookmarkStart w:id="159" w:name="_Toc456175448"/>
      <w:bookmarkStart w:id="160" w:name="_Toc456176067"/>
      <w:bookmarkStart w:id="161" w:name="_Toc455987098"/>
      <w:bookmarkStart w:id="162" w:name="_Toc455992962"/>
      <w:bookmarkStart w:id="163" w:name="_Toc455994064"/>
      <w:bookmarkStart w:id="164" w:name="_Toc456005471"/>
      <w:bookmarkStart w:id="165" w:name="_Toc456175449"/>
      <w:bookmarkStart w:id="166" w:name="_Toc456176068"/>
      <w:bookmarkStart w:id="167" w:name="_Toc455987099"/>
      <w:bookmarkStart w:id="168" w:name="_Toc455992963"/>
      <w:bookmarkStart w:id="169" w:name="_Toc455994065"/>
      <w:bookmarkStart w:id="170" w:name="_Toc456005472"/>
      <w:bookmarkStart w:id="171" w:name="_Toc456175450"/>
      <w:bookmarkStart w:id="172" w:name="_Toc456176069"/>
      <w:bookmarkStart w:id="173" w:name="_Toc455987100"/>
      <w:bookmarkStart w:id="174" w:name="_Toc455992964"/>
      <w:bookmarkStart w:id="175" w:name="_Toc455994066"/>
      <w:bookmarkStart w:id="176" w:name="_Toc456005473"/>
      <w:bookmarkStart w:id="177" w:name="_Toc456175451"/>
      <w:bookmarkStart w:id="178" w:name="_Toc456176070"/>
      <w:bookmarkStart w:id="179" w:name="_Toc455987101"/>
      <w:bookmarkStart w:id="180" w:name="_Toc455992965"/>
      <w:bookmarkStart w:id="181" w:name="_Toc455994067"/>
      <w:bookmarkStart w:id="182" w:name="_Toc456005474"/>
      <w:bookmarkStart w:id="183" w:name="_Toc456175452"/>
      <w:bookmarkStart w:id="184" w:name="_Toc456176071"/>
      <w:bookmarkStart w:id="185" w:name="_Toc455987102"/>
      <w:bookmarkStart w:id="186" w:name="_Toc455992966"/>
      <w:bookmarkStart w:id="187" w:name="_Toc455994068"/>
      <w:bookmarkStart w:id="188" w:name="_Toc456005475"/>
      <w:bookmarkStart w:id="189" w:name="_Toc456175453"/>
      <w:bookmarkStart w:id="190" w:name="_Toc456176072"/>
      <w:bookmarkStart w:id="191" w:name="_Toc455987103"/>
      <w:bookmarkStart w:id="192" w:name="_Toc455992967"/>
      <w:bookmarkStart w:id="193" w:name="_Toc455994069"/>
      <w:bookmarkStart w:id="194" w:name="_Toc456005476"/>
      <w:bookmarkStart w:id="195" w:name="_Toc456175454"/>
      <w:bookmarkStart w:id="196" w:name="_Toc456176073"/>
      <w:bookmarkStart w:id="197" w:name="_Toc455987104"/>
      <w:bookmarkStart w:id="198" w:name="_Toc455992968"/>
      <w:bookmarkStart w:id="199" w:name="_Toc455994070"/>
      <w:bookmarkStart w:id="200" w:name="_Toc456005477"/>
      <w:bookmarkStart w:id="201" w:name="_Toc456175455"/>
      <w:bookmarkStart w:id="202" w:name="_Toc456176074"/>
      <w:bookmarkStart w:id="203" w:name="_Toc455987105"/>
      <w:bookmarkStart w:id="204" w:name="_Toc455992969"/>
      <w:bookmarkStart w:id="205" w:name="_Toc455994071"/>
      <w:bookmarkStart w:id="206" w:name="_Toc456005478"/>
      <w:bookmarkStart w:id="207" w:name="_Toc456175456"/>
      <w:bookmarkStart w:id="208" w:name="_Toc456176075"/>
      <w:bookmarkStart w:id="209" w:name="_Toc455987106"/>
      <w:bookmarkStart w:id="210" w:name="_Toc455992970"/>
      <w:bookmarkStart w:id="211" w:name="_Toc455994072"/>
      <w:bookmarkStart w:id="212" w:name="_Toc456005479"/>
      <w:bookmarkStart w:id="213" w:name="_Toc456175457"/>
      <w:bookmarkStart w:id="214" w:name="_Toc456176076"/>
      <w:bookmarkStart w:id="215" w:name="_Toc455987107"/>
      <w:bookmarkStart w:id="216" w:name="_Toc455992971"/>
      <w:bookmarkStart w:id="217" w:name="_Toc455994073"/>
      <w:bookmarkStart w:id="218" w:name="_Toc456005480"/>
      <w:bookmarkStart w:id="219" w:name="_Toc456175458"/>
      <w:bookmarkStart w:id="220" w:name="_Toc456176077"/>
      <w:bookmarkStart w:id="221" w:name="_Toc455987108"/>
      <w:bookmarkStart w:id="222" w:name="_Toc455992972"/>
      <w:bookmarkStart w:id="223" w:name="_Toc455994074"/>
      <w:bookmarkStart w:id="224" w:name="_Toc456005481"/>
      <w:bookmarkStart w:id="225" w:name="_Toc456175459"/>
      <w:bookmarkStart w:id="226" w:name="_Toc456176078"/>
      <w:bookmarkStart w:id="227" w:name="_Toc455987109"/>
      <w:bookmarkStart w:id="228" w:name="_Toc455992973"/>
      <w:bookmarkStart w:id="229" w:name="_Toc455994075"/>
      <w:bookmarkStart w:id="230" w:name="_Toc456005482"/>
      <w:bookmarkStart w:id="231" w:name="_Toc456175460"/>
      <w:bookmarkStart w:id="232" w:name="_Toc456176079"/>
      <w:bookmarkStart w:id="233" w:name="_Toc455987110"/>
      <w:bookmarkStart w:id="234" w:name="_Toc455992974"/>
      <w:bookmarkStart w:id="235" w:name="_Toc455994076"/>
      <w:bookmarkStart w:id="236" w:name="_Toc456005483"/>
      <w:bookmarkStart w:id="237" w:name="_Toc456175461"/>
      <w:bookmarkStart w:id="238" w:name="_Toc456176080"/>
      <w:bookmarkStart w:id="239" w:name="_Toc455987111"/>
      <w:bookmarkStart w:id="240" w:name="_Toc455992975"/>
      <w:bookmarkStart w:id="241" w:name="_Toc455994077"/>
      <w:bookmarkStart w:id="242" w:name="_Toc456005484"/>
      <w:bookmarkStart w:id="243" w:name="_Toc456175462"/>
      <w:bookmarkStart w:id="244" w:name="_Toc456176081"/>
      <w:bookmarkStart w:id="245" w:name="_Toc455987112"/>
      <w:bookmarkStart w:id="246" w:name="_Toc455992976"/>
      <w:bookmarkStart w:id="247" w:name="_Toc455994078"/>
      <w:bookmarkStart w:id="248" w:name="_Toc456005485"/>
      <w:bookmarkStart w:id="249" w:name="_Toc456175463"/>
      <w:bookmarkStart w:id="250" w:name="_Toc456176082"/>
      <w:bookmarkStart w:id="251" w:name="_Toc455987113"/>
      <w:bookmarkStart w:id="252" w:name="_Toc455992977"/>
      <w:bookmarkStart w:id="253" w:name="_Toc455994079"/>
      <w:bookmarkStart w:id="254" w:name="_Toc456005486"/>
      <w:bookmarkStart w:id="255" w:name="_Toc456175464"/>
      <w:bookmarkStart w:id="256" w:name="_Toc456176083"/>
      <w:bookmarkStart w:id="257" w:name="_Toc455987114"/>
      <w:bookmarkStart w:id="258" w:name="_Toc455992978"/>
      <w:bookmarkStart w:id="259" w:name="_Toc455994080"/>
      <w:bookmarkStart w:id="260" w:name="_Toc456005487"/>
      <w:bookmarkStart w:id="261" w:name="_Toc456175465"/>
      <w:bookmarkStart w:id="262" w:name="_Toc456176084"/>
      <w:bookmarkStart w:id="263" w:name="_Toc455987115"/>
      <w:bookmarkStart w:id="264" w:name="_Toc455992979"/>
      <w:bookmarkStart w:id="265" w:name="_Toc455994081"/>
      <w:bookmarkStart w:id="266" w:name="_Toc456005488"/>
      <w:bookmarkStart w:id="267" w:name="_Toc456175466"/>
      <w:bookmarkStart w:id="268" w:name="_Toc456176085"/>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623A5881" w14:textId="105E4D5E" w:rsidR="00B857CF" w:rsidRPr="00B857CF" w:rsidRDefault="00B857CF" w:rsidP="00B857CF">
      <w:pPr>
        <w:pStyle w:val="BodyText"/>
      </w:pPr>
      <w:bookmarkStart w:id="269" w:name="_Toc29880995"/>
      <w:bookmarkEnd w:id="80"/>
      <w:r w:rsidRPr="00B857CF">
        <w:lastRenderedPageBreak/>
        <w:t xml:space="preserve">Point source Atlas 14 rainfall was used in the analysis, and due to the large size of the modeled area (the entire HUC-8 watershed), the point rainfall used has a tendency to vary more widely from the actual point rainfall data at any specific location within the watershed. For detailed modeling and further improvements, smaller-sized modeled areas are recommended, which will result in smaller rainfall and curve number variability. </w:t>
      </w:r>
      <w:r w:rsidR="00AD654F">
        <w:t xml:space="preserve">In future, it is suggested </w:t>
      </w:r>
      <w:r w:rsidRPr="00B857CF">
        <w:t>to utilize spatially varying rainfall, which may result in additional improvements. The hydraulic model can further be improved by using a smaller cell size than 200 f</w:t>
      </w:r>
      <w:r w:rsidR="00262097">
        <w:t>ee</w:t>
      </w:r>
      <w:r w:rsidRPr="00B857CF">
        <w:t xml:space="preserve">t along with adding structural and survey data for each crossing. </w:t>
      </w:r>
    </w:p>
    <w:p w14:paraId="209BC616" w14:textId="60899F4E" w:rsidR="00BA7A78" w:rsidRPr="00E209B0" w:rsidRDefault="00BA7A78" w:rsidP="00CA2219">
      <w:pPr>
        <w:pStyle w:val="Heading1"/>
        <w:numPr>
          <w:ilvl w:val="0"/>
          <w:numId w:val="21"/>
        </w:numPr>
      </w:pPr>
      <w:bookmarkStart w:id="270" w:name="_Toc106979721"/>
      <w:r w:rsidRPr="00E209B0">
        <w:t>Floodplain Mapping</w:t>
      </w:r>
      <w:bookmarkEnd w:id="269"/>
      <w:r w:rsidR="00E209B0" w:rsidRPr="00E209B0">
        <w:t xml:space="preserve"> and Effective Zone A Validation</w:t>
      </w:r>
      <w:bookmarkEnd w:id="270"/>
    </w:p>
    <w:p w14:paraId="5EEB54C6" w14:textId="1573CD51" w:rsidR="00E209B0" w:rsidRDefault="00BA7A78" w:rsidP="00BA7A78">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130AF530" w14:textId="3DF7A4A1" w:rsidR="00BA7A78" w:rsidRDefault="00E209B0" w:rsidP="00E209B0">
      <w:pPr>
        <w:pStyle w:val="Heading2"/>
      </w:pPr>
      <w:bookmarkStart w:id="271" w:name="_Toc106979722"/>
      <w:r>
        <w:t>Special Flood Hazard Area</w:t>
      </w:r>
      <w:bookmarkEnd w:id="271"/>
      <w:r w:rsidR="00BA7A78">
        <w:t xml:space="preserve"> </w:t>
      </w:r>
    </w:p>
    <w:p w14:paraId="266CF8F2" w14:textId="77777777" w:rsidR="00BA7A78" w:rsidRDefault="00BA7A78" w:rsidP="00E209B0">
      <w:pPr>
        <w:pStyle w:val="Heading3"/>
      </w:pPr>
      <w:bookmarkStart w:id="272" w:name="_Toc106979723"/>
      <w:r>
        <w:t>Model Outputs</w:t>
      </w:r>
      <w:bookmarkEnd w:id="272"/>
    </w:p>
    <w:p w14:paraId="3D9732D5" w14:textId="624A1A6E" w:rsidR="00BA7A78" w:rsidRDefault="00BA7A78" w:rsidP="00BA7A78">
      <w:pPr>
        <w:pStyle w:val="BodyText"/>
      </w:pPr>
      <w:r>
        <w:t xml:space="preserve">The HEC acknowledged RAS Mapper may not render water surface elevation values and/or delineate inundation extent appropriately for direct use in FEMA regulatory mapping products. </w:t>
      </w:r>
      <w:r w:rsidR="00A22AB9">
        <w:t xml:space="preserve">With guidance from TWDB, </w:t>
      </w:r>
      <w:r>
        <w:t xml:space="preserve">AECOM created a workflow to export model water surface elevation values for each 2D mesh cell to develop regulatory-ready water surface elevation grids and subsequent flood hazard area mapping features.  </w:t>
      </w:r>
    </w:p>
    <w:p w14:paraId="6C85E3D4" w14:textId="77777777" w:rsidR="00BA7A78" w:rsidRDefault="00BA7A78" w:rsidP="00E209B0">
      <w:pPr>
        <w:pStyle w:val="Heading3"/>
      </w:pPr>
      <w:bookmarkStart w:id="273" w:name="_Ref82505774"/>
      <w:bookmarkStart w:id="274" w:name="_Toc106979724"/>
      <w:r>
        <w:t>Methodology</w:t>
      </w:r>
      <w:bookmarkEnd w:id="273"/>
      <w:bookmarkEnd w:id="274"/>
    </w:p>
    <w:p w14:paraId="00E63426" w14:textId="0FD0C474" w:rsidR="00DB3CFE" w:rsidRPr="002502C9" w:rsidRDefault="00DB3CFE" w:rsidP="00DB3CFE">
      <w:pPr>
        <w:rPr>
          <w:rFonts w:ascii="Arial" w:eastAsia="Times New Roman" w:hAnsi="Arial" w:cs="Times New Roman"/>
        </w:rPr>
      </w:pPr>
      <w:bookmarkStart w:id="275" w:name="_Hlk80625598"/>
      <w:r w:rsidRPr="002502C9">
        <w:rPr>
          <w:rFonts w:ascii="Arial" w:eastAsia="Times New Roman" w:hAnsi="Arial" w:cs="Times New Roman"/>
        </w:rPr>
        <w:t>Max</w:t>
      </w:r>
      <w:r w:rsidR="006366CA">
        <w:rPr>
          <w:rFonts w:ascii="Arial" w:eastAsia="Times New Roman" w:hAnsi="Arial" w:cs="Times New Roman"/>
        </w:rPr>
        <w:t>imum</w:t>
      </w:r>
      <w:r w:rsidRPr="002502C9">
        <w:rPr>
          <w:rFonts w:ascii="Arial" w:eastAsia="Times New Roman" w:hAnsi="Arial" w:cs="Times New Roman"/>
        </w:rPr>
        <w:t xml:space="preserve"> water surface elevation values were exported for each model’s </w:t>
      </w:r>
      <w:r w:rsidR="009029AA">
        <w:rPr>
          <w:rFonts w:ascii="Arial" w:eastAsia="Times New Roman" w:hAnsi="Arial" w:cs="Times New Roman"/>
        </w:rPr>
        <w:t>two</w:t>
      </w:r>
      <w:r w:rsidRPr="002502C9">
        <w:rPr>
          <w:rFonts w:ascii="Arial" w:eastAsia="Times New Roman" w:hAnsi="Arial" w:cs="Times New Roman"/>
        </w:rPr>
        <w:t xml:space="preserve">-dimensional computational mesh cell centroid. Densified points </w:t>
      </w:r>
      <w:r w:rsidR="001F4E43">
        <w:rPr>
          <w:rFonts w:ascii="Arial" w:eastAsia="Times New Roman" w:hAnsi="Arial" w:cs="Times New Roman"/>
        </w:rPr>
        <w:t xml:space="preserve">were added to the cell centroid points </w:t>
      </w:r>
      <w:r w:rsidRPr="002502C9">
        <w:rPr>
          <w:rFonts w:ascii="Arial" w:eastAsia="Times New Roman" w:hAnsi="Arial" w:cs="Times New Roman"/>
        </w:rPr>
        <w:t xml:space="preserve">along the </w:t>
      </w:r>
      <w:r w:rsidR="006366CA">
        <w:rPr>
          <w:rFonts w:ascii="Arial" w:eastAsia="Times New Roman" w:hAnsi="Arial" w:cs="Times New Roman"/>
        </w:rPr>
        <w:t xml:space="preserve">edges of the </w:t>
      </w:r>
      <w:r w:rsidRPr="002502C9">
        <w:rPr>
          <w:rFonts w:ascii="Arial" w:eastAsia="Times New Roman" w:hAnsi="Arial" w:cs="Times New Roman"/>
        </w:rPr>
        <w:t xml:space="preserve">floodplain </w:t>
      </w:r>
      <w:r w:rsidR="006366CA">
        <w:rPr>
          <w:rFonts w:ascii="Arial" w:eastAsia="Times New Roman" w:hAnsi="Arial" w:cs="Times New Roman"/>
        </w:rPr>
        <w:t>in</w:t>
      </w:r>
      <w:r w:rsidRPr="002502C9">
        <w:rPr>
          <w:rFonts w:ascii="Arial" w:eastAsia="Times New Roman" w:hAnsi="Arial" w:cs="Times New Roman"/>
        </w:rPr>
        <w:t xml:space="preserve"> the</w:t>
      </w:r>
      <w:r w:rsidR="006366CA">
        <w:rPr>
          <w:rFonts w:ascii="Arial" w:eastAsia="Times New Roman" w:hAnsi="Arial" w:cs="Times New Roman"/>
        </w:rPr>
        <w:t xml:space="preserve"> water surface elevation</w:t>
      </w:r>
      <w:r w:rsidRPr="002502C9">
        <w:rPr>
          <w:rFonts w:ascii="Arial" w:eastAsia="Times New Roman" w:hAnsi="Arial" w:cs="Times New Roman"/>
        </w:rPr>
        <w:t xml:space="preserve"> </w:t>
      </w:r>
      <w:r w:rsidR="00AF59DB">
        <w:rPr>
          <w:rFonts w:ascii="Arial" w:eastAsia="Times New Roman" w:hAnsi="Arial" w:cs="Times New Roman"/>
        </w:rPr>
        <w:t xml:space="preserve">rasters </w:t>
      </w:r>
      <w:r w:rsidR="006366CA">
        <w:rPr>
          <w:rFonts w:ascii="Arial" w:eastAsia="Times New Roman" w:hAnsi="Arial" w:cs="Times New Roman"/>
        </w:rPr>
        <w:t xml:space="preserve">(exported from the model </w:t>
      </w:r>
      <w:r w:rsidR="00AF59DB">
        <w:rPr>
          <w:rFonts w:ascii="Arial" w:eastAsia="Times New Roman" w:hAnsi="Arial" w:cs="Times New Roman"/>
        </w:rPr>
        <w:t>in sloping render mode</w:t>
      </w:r>
      <w:r w:rsidR="006366CA">
        <w:rPr>
          <w:rFonts w:ascii="Arial" w:eastAsia="Times New Roman" w:hAnsi="Arial" w:cs="Times New Roman"/>
        </w:rPr>
        <w:t>)</w:t>
      </w:r>
      <w:r w:rsidRPr="002502C9">
        <w:rPr>
          <w:rFonts w:ascii="Arial" w:eastAsia="Times New Roman" w:hAnsi="Arial" w:cs="Times New Roman"/>
        </w:rPr>
        <w:t xml:space="preserve"> and areas of zero slope (ponds) from the </w:t>
      </w:r>
      <w:r w:rsidR="001F4E43">
        <w:rPr>
          <w:rFonts w:ascii="Arial" w:eastAsia="Times New Roman" w:hAnsi="Arial" w:cs="Times New Roman"/>
        </w:rPr>
        <w:t xml:space="preserve">terrain </w:t>
      </w:r>
      <w:r w:rsidRPr="002502C9">
        <w:rPr>
          <w:rFonts w:ascii="Arial" w:eastAsia="Times New Roman" w:hAnsi="Arial" w:cs="Times New Roman"/>
        </w:rPr>
        <w:t xml:space="preserve">DEM to help meet FEMA regulatory mapping product requirements.  </w:t>
      </w:r>
      <w:bookmarkEnd w:id="275"/>
      <w:r w:rsidRPr="002502C9">
        <w:rPr>
          <w:rFonts w:ascii="Arial" w:eastAsia="Times New Roman" w:hAnsi="Arial" w:cs="Times New Roman"/>
        </w:rPr>
        <w:t xml:space="preserve">A triangular irregular network (TIN) was created from the points, and water surface elevation and depth grids were created from the TIN to match the resolution of the input terrain DEM.  </w:t>
      </w:r>
    </w:p>
    <w:p w14:paraId="1A6B4C35" w14:textId="77777777" w:rsidR="00DB3CFE" w:rsidRPr="002502C9" w:rsidRDefault="00DB3CFE" w:rsidP="00DB3CFE">
      <w:pPr>
        <w:rPr>
          <w:rFonts w:ascii="Arial" w:eastAsia="Times New Roman" w:hAnsi="Arial" w:cs="Times New Roman"/>
        </w:rPr>
      </w:pPr>
    </w:p>
    <w:p w14:paraId="21573BCA" w14:textId="54732FC1" w:rsidR="00DB3CFE" w:rsidRPr="002502C9" w:rsidRDefault="00DB3CFE" w:rsidP="00DB3CFE">
      <w:pPr>
        <w:rPr>
          <w:rFonts w:ascii="Arial" w:eastAsia="Times New Roman" w:hAnsi="Arial" w:cs="Times New Roman"/>
        </w:rPr>
      </w:pPr>
      <w:r w:rsidRPr="002502C9">
        <w:rPr>
          <w:rFonts w:ascii="Arial" w:eastAsia="Times New Roman" w:hAnsi="Arial" w:cs="Times New Roman"/>
        </w:rPr>
        <w:t xml:space="preserve">Discussion with AECOM, Halff </w:t>
      </w:r>
      <w:r w:rsidR="006366CA">
        <w:rPr>
          <w:rFonts w:ascii="Arial" w:eastAsia="Times New Roman" w:hAnsi="Arial" w:cs="Times New Roman"/>
        </w:rPr>
        <w:t>A</w:t>
      </w:r>
      <w:r w:rsidRPr="002502C9">
        <w:rPr>
          <w:rFonts w:ascii="Arial" w:eastAsia="Times New Roman" w:hAnsi="Arial" w:cs="Times New Roman"/>
        </w:rPr>
        <w:t xml:space="preserve">ssociates and </w:t>
      </w:r>
      <w:r w:rsidR="006366CA">
        <w:rPr>
          <w:rFonts w:ascii="Arial" w:eastAsia="Times New Roman" w:hAnsi="Arial" w:cs="Times New Roman"/>
        </w:rPr>
        <w:t>TWDB</w:t>
      </w:r>
      <w:r w:rsidRPr="002502C9">
        <w:rPr>
          <w:rFonts w:ascii="Arial" w:eastAsia="Times New Roman" w:hAnsi="Arial" w:cs="Times New Roman"/>
        </w:rPr>
        <w:t xml:space="preserve"> determined that floodplain outputs in coastal areas should reduce the overall inundation using statistical analysis of flood hazard depths and areas. For the </w:t>
      </w:r>
      <w:r w:rsidR="00A240D0">
        <w:rPr>
          <w:rFonts w:ascii="Arial" w:eastAsia="Times New Roman" w:hAnsi="Arial" w:cs="Times New Roman"/>
        </w:rPr>
        <w:t xml:space="preserve">East Matagorda Bay </w:t>
      </w:r>
      <w:r w:rsidRPr="002502C9">
        <w:rPr>
          <w:rFonts w:ascii="Arial" w:eastAsia="Times New Roman" w:hAnsi="Arial" w:cs="Times New Roman"/>
        </w:rPr>
        <w:t>watershed, the following parameters were applied to remove or reduce floodplain inundation:</w:t>
      </w:r>
    </w:p>
    <w:p w14:paraId="2A9D6BA5" w14:textId="77777777" w:rsidR="00DB3CFE" w:rsidRPr="002502C9" w:rsidRDefault="00DB3CFE" w:rsidP="00DB3CFE">
      <w:pPr>
        <w:rPr>
          <w:rFonts w:ascii="Arial" w:eastAsia="Times New Roman" w:hAnsi="Arial" w:cs="Times New Roman"/>
        </w:rPr>
      </w:pPr>
    </w:p>
    <w:p w14:paraId="74375E0F" w14:textId="77777777" w:rsidR="00DB3CFE" w:rsidRPr="002502C9" w:rsidRDefault="00DB3CFE" w:rsidP="00DB3CFE">
      <w:pPr>
        <w:pStyle w:val="ListParagraph"/>
        <w:numPr>
          <w:ilvl w:val="0"/>
          <w:numId w:val="32"/>
        </w:numPr>
        <w:tabs>
          <w:tab w:val="clear" w:pos="284"/>
          <w:tab w:val="num" w:pos="360"/>
        </w:tabs>
        <w:spacing w:after="200" w:line="276" w:lineRule="auto"/>
        <w:rPr>
          <w:rFonts w:ascii="Arial" w:eastAsia="Times New Roman" w:hAnsi="Arial" w:cs="Arial"/>
          <w:kern w:val="0"/>
        </w:rPr>
      </w:pPr>
      <w:r w:rsidRPr="002502C9">
        <w:rPr>
          <w:rFonts w:ascii="Arial" w:eastAsia="Times New Roman" w:hAnsi="Arial" w:cs="Arial"/>
          <w:kern w:val="0"/>
        </w:rPr>
        <w:t>Removal of all depths below 1/3</w:t>
      </w:r>
      <w:r w:rsidRPr="002502C9">
        <w:rPr>
          <w:rFonts w:ascii="Arial" w:eastAsia="Times New Roman" w:hAnsi="Arial" w:cs="Arial"/>
          <w:kern w:val="0"/>
          <w:vertAlign w:val="superscript"/>
        </w:rPr>
        <w:t>rd</w:t>
      </w:r>
      <w:r w:rsidRPr="002502C9">
        <w:rPr>
          <w:rFonts w:ascii="Arial" w:eastAsia="Times New Roman" w:hAnsi="Arial" w:cs="Arial"/>
          <w:kern w:val="0"/>
        </w:rPr>
        <w:t xml:space="preserve"> of a foot across the watershed</w:t>
      </w:r>
    </w:p>
    <w:p w14:paraId="0B206817" w14:textId="77777777" w:rsidR="00DB3CFE" w:rsidRPr="002502C9" w:rsidRDefault="00DB3CFE" w:rsidP="00DB3CFE">
      <w:pPr>
        <w:pStyle w:val="ListParagraph"/>
        <w:numPr>
          <w:ilvl w:val="0"/>
          <w:numId w:val="32"/>
        </w:numPr>
        <w:tabs>
          <w:tab w:val="clear" w:pos="284"/>
          <w:tab w:val="num" w:pos="360"/>
        </w:tabs>
        <w:spacing w:after="200" w:line="276" w:lineRule="auto"/>
        <w:rPr>
          <w:rFonts w:ascii="Arial" w:eastAsia="Times New Roman" w:hAnsi="Arial" w:cs="Arial"/>
          <w:kern w:val="0"/>
        </w:rPr>
      </w:pPr>
      <w:r w:rsidRPr="002502C9">
        <w:rPr>
          <w:rFonts w:ascii="Arial" w:eastAsia="Times New Roman" w:hAnsi="Arial" w:cs="Arial"/>
          <w:kern w:val="0"/>
        </w:rPr>
        <w:t>Removal of all polygons smaller than 10,890 square feet, regardless of depth</w:t>
      </w:r>
    </w:p>
    <w:p w14:paraId="7545F52C" w14:textId="77777777" w:rsidR="00DB3CFE" w:rsidRPr="002502C9" w:rsidRDefault="00DB3CFE" w:rsidP="00DB3CFE">
      <w:pPr>
        <w:pStyle w:val="ListParagraph"/>
        <w:numPr>
          <w:ilvl w:val="0"/>
          <w:numId w:val="32"/>
        </w:numPr>
        <w:tabs>
          <w:tab w:val="clear" w:pos="284"/>
          <w:tab w:val="num" w:pos="360"/>
        </w:tabs>
        <w:spacing w:after="200" w:line="276" w:lineRule="auto"/>
        <w:rPr>
          <w:rFonts w:ascii="Arial" w:eastAsia="Times New Roman" w:hAnsi="Arial" w:cs="Arial"/>
          <w:kern w:val="0"/>
        </w:rPr>
      </w:pPr>
      <w:r w:rsidRPr="002502C9">
        <w:rPr>
          <w:rFonts w:ascii="Arial" w:eastAsia="Times New Roman" w:hAnsi="Arial" w:cs="Arial"/>
          <w:kern w:val="0"/>
        </w:rPr>
        <w:t>Removal of polygons between 10,890 and 21,780 square feet, with an average depth between 1/3</w:t>
      </w:r>
      <w:r w:rsidRPr="002502C9">
        <w:rPr>
          <w:rFonts w:ascii="Arial" w:eastAsia="Times New Roman" w:hAnsi="Arial" w:cs="Arial"/>
          <w:kern w:val="0"/>
          <w:vertAlign w:val="superscript"/>
        </w:rPr>
        <w:t>rd</w:t>
      </w:r>
      <w:r w:rsidRPr="002502C9">
        <w:rPr>
          <w:rFonts w:ascii="Arial" w:eastAsia="Times New Roman" w:hAnsi="Arial" w:cs="Arial"/>
          <w:kern w:val="0"/>
        </w:rPr>
        <w:t xml:space="preserve"> and ½ foot.</w:t>
      </w:r>
    </w:p>
    <w:p w14:paraId="17DB8961" w14:textId="0AAEA95E" w:rsidR="00DB3CFE" w:rsidRPr="002502C9" w:rsidRDefault="00DB3CFE" w:rsidP="00DB3CFE">
      <w:pPr>
        <w:rPr>
          <w:rFonts w:ascii="Arial" w:eastAsia="Times New Roman" w:hAnsi="Arial" w:cs="Times New Roman"/>
        </w:rPr>
      </w:pPr>
      <w:r w:rsidRPr="002502C9">
        <w:rPr>
          <w:rFonts w:ascii="Arial" w:eastAsia="Times New Roman" w:hAnsi="Arial" w:cs="Times New Roman"/>
        </w:rPr>
        <w:t>The final polygons were smoothed and simplified in order to meet FEMA regulatory mapping specifications.  Small islands less than 13,068 sq</w:t>
      </w:r>
      <w:r w:rsidR="00822027">
        <w:rPr>
          <w:rFonts w:ascii="Arial" w:eastAsia="Times New Roman" w:hAnsi="Arial" w:cs="Times New Roman"/>
        </w:rPr>
        <w:t>uare</w:t>
      </w:r>
      <w:r w:rsidRPr="002502C9">
        <w:rPr>
          <w:rFonts w:ascii="Arial" w:eastAsia="Times New Roman" w:hAnsi="Arial" w:cs="Times New Roman"/>
        </w:rPr>
        <w:t xml:space="preserve"> f</w:t>
      </w:r>
      <w:r w:rsidR="00822027">
        <w:rPr>
          <w:rFonts w:ascii="Arial" w:eastAsia="Times New Roman" w:hAnsi="Arial" w:cs="Times New Roman"/>
        </w:rPr>
        <w:t>ee</w:t>
      </w:r>
      <w:r w:rsidRPr="002502C9">
        <w:rPr>
          <w:rFonts w:ascii="Arial" w:eastAsia="Times New Roman" w:hAnsi="Arial" w:cs="Times New Roman"/>
        </w:rPr>
        <w:t xml:space="preserve">t in the polygons were filled in.  </w:t>
      </w:r>
    </w:p>
    <w:p w14:paraId="5C321365" w14:textId="77777777" w:rsidR="00DB3CFE" w:rsidRPr="002502C9" w:rsidRDefault="00DB3CFE" w:rsidP="00DB3CFE">
      <w:pPr>
        <w:rPr>
          <w:rFonts w:ascii="Arial" w:eastAsia="Times New Roman" w:hAnsi="Arial" w:cs="Times New Roman"/>
        </w:rPr>
      </w:pPr>
    </w:p>
    <w:p w14:paraId="081EFCA3" w14:textId="3B33A420" w:rsidR="00DB3CFE" w:rsidRPr="002502C9" w:rsidRDefault="00DB3CFE" w:rsidP="00DB3CFE">
      <w:pPr>
        <w:rPr>
          <w:rFonts w:ascii="Arial" w:eastAsia="Times New Roman" w:hAnsi="Arial" w:cs="Times New Roman"/>
        </w:rPr>
      </w:pPr>
      <w:r w:rsidRPr="002502C9">
        <w:rPr>
          <w:rFonts w:ascii="Arial" w:eastAsia="Times New Roman" w:hAnsi="Arial" w:cs="Times New Roman"/>
        </w:rPr>
        <w:t xml:space="preserve">Minor adjustments were made to the floodplain boundaries along open water rivers, ponds and other waterways to ensure floodplain connectivity in situations </w:t>
      </w:r>
      <w:r w:rsidR="001F4E43">
        <w:rPr>
          <w:rFonts w:ascii="Arial" w:eastAsia="Times New Roman" w:hAnsi="Arial" w:cs="Times New Roman"/>
        </w:rPr>
        <w:t>where floodplain areas</w:t>
      </w:r>
      <w:r w:rsidRPr="002502C9">
        <w:rPr>
          <w:rFonts w:ascii="Arial" w:eastAsia="Times New Roman" w:hAnsi="Arial" w:cs="Times New Roman"/>
        </w:rPr>
        <w:t xml:space="preserve"> were removed based on the parameters mentioned above. </w:t>
      </w:r>
      <w:r w:rsidR="001F4E43">
        <w:rPr>
          <w:rFonts w:ascii="Arial" w:eastAsia="Times New Roman" w:hAnsi="Arial" w:cs="Times New Roman"/>
        </w:rPr>
        <w:t xml:space="preserve"> </w:t>
      </w:r>
      <w:r w:rsidRPr="002502C9">
        <w:rPr>
          <w:rFonts w:ascii="Arial" w:eastAsia="Times New Roman" w:hAnsi="Arial" w:cs="Times New Roman"/>
        </w:rPr>
        <w:t xml:space="preserve">Minor tributaries or roadside ditches that aren’t fully inundated </w:t>
      </w:r>
      <w:r w:rsidR="001F4E43">
        <w:rPr>
          <w:rFonts w:ascii="Arial" w:eastAsia="Times New Roman" w:hAnsi="Arial" w:cs="Times New Roman"/>
        </w:rPr>
        <w:t>were</w:t>
      </w:r>
      <w:r w:rsidRPr="002502C9">
        <w:rPr>
          <w:rFonts w:ascii="Arial" w:eastAsia="Times New Roman" w:hAnsi="Arial" w:cs="Times New Roman"/>
        </w:rPr>
        <w:t xml:space="preserve"> not adjusted. The watershed does contain open water detention ponds that are elevated compared to surrounding areas.  These ponds have not been included in the floodplain boundaries in situations that the sloping model raster did not show inundation.  </w:t>
      </w:r>
    </w:p>
    <w:p w14:paraId="27CE9EC1" w14:textId="77777777" w:rsidR="00DB3CFE" w:rsidRPr="002502C9" w:rsidRDefault="00DB3CFE" w:rsidP="00DB3CFE">
      <w:pPr>
        <w:rPr>
          <w:rFonts w:ascii="Arial" w:eastAsia="Times New Roman" w:hAnsi="Arial" w:cs="Times New Roman"/>
        </w:rPr>
      </w:pPr>
    </w:p>
    <w:p w14:paraId="3CAD2C07" w14:textId="30F88E95" w:rsidR="00DB3CFE" w:rsidRPr="002502C9" w:rsidRDefault="00DB3CFE" w:rsidP="00DB3CFE">
      <w:pPr>
        <w:rPr>
          <w:rFonts w:ascii="Arial" w:eastAsia="Times New Roman" w:hAnsi="Arial" w:cs="Times New Roman"/>
        </w:rPr>
      </w:pPr>
      <w:r w:rsidRPr="002502C9">
        <w:rPr>
          <w:rFonts w:ascii="Arial" w:eastAsia="Times New Roman" w:hAnsi="Arial" w:cs="Times New Roman"/>
        </w:rPr>
        <w:t>Mapping for the 0.2</w:t>
      </w:r>
      <w:r w:rsidR="008464CC">
        <w:t>-percent</w:t>
      </w:r>
      <w:r w:rsidRPr="002502C9">
        <w:rPr>
          <w:rFonts w:ascii="Arial" w:eastAsia="Times New Roman" w:hAnsi="Arial" w:cs="Times New Roman"/>
        </w:rPr>
        <w:t xml:space="preserve"> annual chance was mapped in a similar manner as mentioned above </w:t>
      </w:r>
      <w:r w:rsidR="00B857CF">
        <w:rPr>
          <w:rFonts w:ascii="Arial" w:eastAsia="Times New Roman" w:hAnsi="Arial" w:cs="Times New Roman"/>
        </w:rPr>
        <w:t>with</w:t>
      </w:r>
      <w:r w:rsidRPr="002502C9">
        <w:rPr>
          <w:rFonts w:ascii="Arial" w:eastAsia="Times New Roman" w:hAnsi="Arial" w:cs="Times New Roman"/>
        </w:rPr>
        <w:t xml:space="preserve"> regard to removal of depths and areas.  Due to methodologies and tolerances applied in the ArcGIS smoothing tool, minor differences between 1</w:t>
      </w:r>
      <w:r w:rsidR="008464CC">
        <w:t>-percent</w:t>
      </w:r>
      <w:r w:rsidRPr="002502C9">
        <w:rPr>
          <w:rFonts w:ascii="Arial" w:eastAsia="Times New Roman" w:hAnsi="Arial" w:cs="Times New Roman"/>
        </w:rPr>
        <w:t xml:space="preserve"> and 0.2</w:t>
      </w:r>
      <w:r w:rsidR="008464CC">
        <w:t>-percent</w:t>
      </w:r>
      <w:r w:rsidRPr="002502C9">
        <w:rPr>
          <w:rFonts w:ascii="Arial" w:eastAsia="Times New Roman" w:hAnsi="Arial" w:cs="Times New Roman"/>
        </w:rPr>
        <w:t xml:space="preserve"> boundaries where the extent of the 1</w:t>
      </w:r>
      <w:r w:rsidR="008464CC">
        <w:t>-percent</w:t>
      </w:r>
      <w:r w:rsidRPr="002502C9">
        <w:rPr>
          <w:rFonts w:ascii="Arial" w:eastAsia="Times New Roman" w:hAnsi="Arial" w:cs="Times New Roman"/>
        </w:rPr>
        <w:t xml:space="preserve"> boundary would exceed the 0.2</w:t>
      </w:r>
      <w:r w:rsidR="008464CC">
        <w:t>-percent</w:t>
      </w:r>
      <w:r w:rsidRPr="002502C9">
        <w:rPr>
          <w:rFonts w:ascii="Arial" w:eastAsia="Times New Roman" w:hAnsi="Arial" w:cs="Times New Roman"/>
        </w:rPr>
        <w:t xml:space="preserve"> have been resolved by copying the 1</w:t>
      </w:r>
      <w:r w:rsidR="008464CC">
        <w:t>-percent</w:t>
      </w:r>
      <w:r w:rsidRPr="002502C9">
        <w:rPr>
          <w:rFonts w:ascii="Arial" w:eastAsia="Times New Roman" w:hAnsi="Arial" w:cs="Times New Roman"/>
        </w:rPr>
        <w:t xml:space="preserve"> boundaries into the 0.2</w:t>
      </w:r>
      <w:r w:rsidR="008464CC">
        <w:t>-percent</w:t>
      </w:r>
      <w:r w:rsidRPr="002502C9">
        <w:rPr>
          <w:rFonts w:ascii="Arial" w:eastAsia="Times New Roman" w:hAnsi="Arial" w:cs="Times New Roman"/>
        </w:rPr>
        <w:t xml:space="preserve"> boundaries and merging the boundaries together.</w:t>
      </w:r>
    </w:p>
    <w:p w14:paraId="5A7EE12F" w14:textId="77777777" w:rsidR="00DB3CFE" w:rsidRPr="002502C9" w:rsidRDefault="00DB3CFE" w:rsidP="00DB3CFE">
      <w:pPr>
        <w:rPr>
          <w:rFonts w:ascii="Arial" w:eastAsia="Times New Roman" w:hAnsi="Arial" w:cs="Times New Roman"/>
        </w:rPr>
      </w:pPr>
    </w:p>
    <w:p w14:paraId="50919D58" w14:textId="46836780" w:rsidR="00DB3CFE" w:rsidRPr="002502C9" w:rsidRDefault="00DB3CFE" w:rsidP="00DB3CFE">
      <w:pPr>
        <w:rPr>
          <w:rFonts w:ascii="Arial" w:eastAsia="Times New Roman" w:hAnsi="Arial" w:cs="Times New Roman"/>
        </w:rPr>
      </w:pPr>
      <w:r w:rsidRPr="002502C9">
        <w:rPr>
          <w:rFonts w:ascii="Arial" w:eastAsia="Times New Roman" w:hAnsi="Arial" w:cs="Times New Roman"/>
        </w:rPr>
        <w:t>Mapping for the 10</w:t>
      </w:r>
      <w:r w:rsidR="008464CC">
        <w:t>-percent</w:t>
      </w:r>
      <w:r w:rsidRPr="002502C9">
        <w:rPr>
          <w:rFonts w:ascii="Arial" w:eastAsia="Times New Roman" w:hAnsi="Arial" w:cs="Times New Roman"/>
        </w:rPr>
        <w:t xml:space="preserve"> annual chance was </w:t>
      </w:r>
      <w:r w:rsidR="00B857CF">
        <w:rPr>
          <w:rFonts w:ascii="Arial" w:eastAsia="Times New Roman" w:hAnsi="Arial" w:cs="Times New Roman"/>
        </w:rPr>
        <w:t>also performed</w:t>
      </w:r>
      <w:r w:rsidRPr="002502C9">
        <w:rPr>
          <w:rFonts w:ascii="Arial" w:eastAsia="Times New Roman" w:hAnsi="Arial" w:cs="Times New Roman"/>
        </w:rPr>
        <w:t xml:space="preserve"> in a similar manner </w:t>
      </w:r>
      <w:r w:rsidR="00B857CF">
        <w:rPr>
          <w:rFonts w:ascii="Arial" w:eastAsia="Times New Roman" w:hAnsi="Arial" w:cs="Times New Roman"/>
        </w:rPr>
        <w:t>with</w:t>
      </w:r>
      <w:r w:rsidRPr="002502C9">
        <w:rPr>
          <w:rFonts w:ascii="Arial" w:eastAsia="Times New Roman" w:hAnsi="Arial" w:cs="Times New Roman"/>
        </w:rPr>
        <w:t xml:space="preserve"> regard to removal of depths and areas.  No adjustments were made beyond the removal of very minor differences that could result from the </w:t>
      </w:r>
      <w:r w:rsidRPr="002502C9">
        <w:rPr>
          <w:rFonts w:ascii="Arial" w:eastAsia="Times New Roman" w:hAnsi="Arial" w:cs="Times New Roman"/>
        </w:rPr>
        <w:lastRenderedPageBreak/>
        <w:t>smoothing methodologies and tolerances as mentioned previously.  In locations that the 10</w:t>
      </w:r>
      <w:r w:rsidR="008464CC">
        <w:t>-percent</w:t>
      </w:r>
      <w:r w:rsidRPr="002502C9">
        <w:rPr>
          <w:rFonts w:ascii="Arial" w:eastAsia="Times New Roman" w:hAnsi="Arial" w:cs="Times New Roman"/>
        </w:rPr>
        <w:t xml:space="preserve"> boundary exceeded the 1</w:t>
      </w:r>
      <w:r w:rsidR="008464CC">
        <w:t>-percent</w:t>
      </w:r>
      <w:r w:rsidRPr="002502C9">
        <w:rPr>
          <w:rFonts w:ascii="Arial" w:eastAsia="Times New Roman" w:hAnsi="Arial" w:cs="Times New Roman"/>
        </w:rPr>
        <w:t xml:space="preserve"> boundary</w:t>
      </w:r>
      <w:r w:rsidR="00B857CF">
        <w:rPr>
          <w:rFonts w:ascii="Arial" w:eastAsia="Times New Roman" w:hAnsi="Arial" w:cs="Times New Roman"/>
        </w:rPr>
        <w:t xml:space="preserve"> due to smoothing</w:t>
      </w:r>
      <w:r w:rsidRPr="002502C9">
        <w:rPr>
          <w:rFonts w:ascii="Arial" w:eastAsia="Times New Roman" w:hAnsi="Arial" w:cs="Times New Roman"/>
        </w:rPr>
        <w:t xml:space="preserve">, those areas have been removed.  </w:t>
      </w:r>
    </w:p>
    <w:p w14:paraId="18C60CD0" w14:textId="77777777" w:rsidR="00DB3CFE" w:rsidRPr="00DB3CFE" w:rsidRDefault="00DB3CFE" w:rsidP="00DB3CFE">
      <w:pPr>
        <w:pStyle w:val="BodyText"/>
      </w:pPr>
    </w:p>
    <w:p w14:paraId="784F5BD8" w14:textId="14EDC4F6" w:rsidR="00BA7A78" w:rsidRDefault="00DB3CFE" w:rsidP="00671AAB">
      <w:pPr>
        <w:pStyle w:val="BodyText"/>
        <w:keepNext/>
        <w:jc w:val="center"/>
      </w:pPr>
      <w:r>
        <w:rPr>
          <w:rFonts w:ascii="Arial" w:eastAsia="Times New Roman" w:hAnsi="Arial" w:cs="Times New Roman"/>
          <w:noProof/>
        </w:rPr>
        <w:drawing>
          <wp:inline distT="0" distB="0" distL="0" distR="0" wp14:anchorId="00A9C0CD" wp14:editId="0B562B21">
            <wp:extent cx="4882515" cy="3157220"/>
            <wp:effectExtent l="19050" t="19050" r="13335" b="2413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17835865" w14:textId="77777777" w:rsidR="00BA7A78" w:rsidRDefault="00BA7A78" w:rsidP="00BA7A78">
      <w:pPr>
        <w:pStyle w:val="Caption"/>
        <w:jc w:val="center"/>
      </w:pPr>
      <w:bookmarkStart w:id="276" w:name="_Toc106979747"/>
      <w:r>
        <w:t xml:space="preserve">Figure </w:t>
      </w:r>
      <w:r>
        <w:fldChar w:fldCharType="begin"/>
      </w:r>
      <w:r>
        <w:instrText xml:space="preserve"> SEQ Figure \* ARABIC </w:instrText>
      </w:r>
      <w:r>
        <w:fldChar w:fldCharType="separate"/>
      </w:r>
      <w:r w:rsidR="009258DA">
        <w:rPr>
          <w:noProof/>
        </w:rPr>
        <w:t>11</w:t>
      </w:r>
      <w:r>
        <w:fldChar w:fldCharType="end"/>
      </w:r>
      <w:r>
        <w:t xml:space="preserve">: </w:t>
      </w:r>
      <w:r w:rsidRPr="00D10319">
        <w:t>2D BLE Model Points for Mapping Workflow</w:t>
      </w:r>
      <w:bookmarkEnd w:id="276"/>
    </w:p>
    <w:p w14:paraId="24E2D5F6" w14:textId="77777777" w:rsidR="00BA7A78" w:rsidRDefault="00BA7A78" w:rsidP="00BA7A78">
      <w:pPr>
        <w:pStyle w:val="BodyText"/>
      </w:pPr>
    </w:p>
    <w:p w14:paraId="2D370BD8" w14:textId="2DF05AFD" w:rsidR="00BA7A78" w:rsidRDefault="00DB3CFE" w:rsidP="00671AAB">
      <w:pPr>
        <w:pStyle w:val="BodyText"/>
        <w:keepNext/>
        <w:jc w:val="center"/>
      </w:pPr>
      <w:r>
        <w:rPr>
          <w:rFonts w:ascii="Arial" w:eastAsia="Times New Roman" w:hAnsi="Arial" w:cs="Times New Roman"/>
          <w:noProof/>
        </w:rPr>
        <w:drawing>
          <wp:inline distT="0" distB="0" distL="0" distR="0" wp14:anchorId="78DF67BC" wp14:editId="2D9B909B">
            <wp:extent cx="4882515" cy="3157220"/>
            <wp:effectExtent l="19050" t="19050" r="13335" b="2413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33CE3044" w14:textId="77777777" w:rsidR="00BA7A78" w:rsidRDefault="00BA7A78" w:rsidP="00BA7A78">
      <w:pPr>
        <w:pStyle w:val="Caption"/>
        <w:jc w:val="center"/>
      </w:pPr>
      <w:bookmarkStart w:id="277" w:name="_Toc29881006"/>
      <w:bookmarkStart w:id="278" w:name="_Toc106979748"/>
      <w:r>
        <w:t xml:space="preserve">Figure </w:t>
      </w:r>
      <w:r>
        <w:fldChar w:fldCharType="begin"/>
      </w:r>
      <w:r>
        <w:instrText xml:space="preserve"> SEQ Figure \* ARABIC </w:instrText>
      </w:r>
      <w:r>
        <w:fldChar w:fldCharType="separate"/>
      </w:r>
      <w:r w:rsidR="009258DA">
        <w:rPr>
          <w:noProof/>
        </w:rPr>
        <w:t>12</w:t>
      </w:r>
      <w:r>
        <w:fldChar w:fldCharType="end"/>
      </w:r>
      <w:r>
        <w:t>:  2D BLE Model Points to Water Surface Elevation TIN</w:t>
      </w:r>
      <w:bookmarkEnd w:id="277"/>
      <w:bookmarkEnd w:id="278"/>
    </w:p>
    <w:p w14:paraId="081E6F88" w14:textId="77777777" w:rsidR="00BA7A78" w:rsidRDefault="00BA7A78" w:rsidP="00BA7A78">
      <w:pPr>
        <w:pStyle w:val="BodyText"/>
      </w:pPr>
    </w:p>
    <w:p w14:paraId="12A96B2F" w14:textId="11B38F95" w:rsidR="00BA7A78" w:rsidRDefault="00DB3CFE" w:rsidP="00671AAB">
      <w:pPr>
        <w:pStyle w:val="BodyText"/>
        <w:keepNext/>
        <w:jc w:val="center"/>
      </w:pPr>
      <w:r>
        <w:rPr>
          <w:rFonts w:ascii="Arial" w:eastAsia="Times New Roman" w:hAnsi="Arial" w:cs="Times New Roman"/>
          <w:noProof/>
        </w:rPr>
        <w:lastRenderedPageBreak/>
        <w:drawing>
          <wp:inline distT="0" distB="0" distL="0" distR="0" wp14:anchorId="3097F091" wp14:editId="4FF4AF4F">
            <wp:extent cx="4882515" cy="3157220"/>
            <wp:effectExtent l="19050" t="19050" r="13335" b="2413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08819516" w14:textId="77777777" w:rsidR="00BA7A78" w:rsidRDefault="00BA7A78" w:rsidP="00BA7A78">
      <w:pPr>
        <w:pStyle w:val="Caption"/>
        <w:jc w:val="center"/>
      </w:pPr>
      <w:bookmarkStart w:id="279" w:name="_Toc29881007"/>
      <w:bookmarkStart w:id="280" w:name="_Toc106979749"/>
      <w:r>
        <w:t xml:space="preserve">Figure </w:t>
      </w:r>
      <w:r>
        <w:fldChar w:fldCharType="begin"/>
      </w:r>
      <w:r>
        <w:instrText xml:space="preserve"> SEQ Figure \* ARABIC </w:instrText>
      </w:r>
      <w:r>
        <w:fldChar w:fldCharType="separate"/>
      </w:r>
      <w:r w:rsidR="009258DA">
        <w:rPr>
          <w:noProof/>
        </w:rPr>
        <w:t>13</w:t>
      </w:r>
      <w:r>
        <w:fldChar w:fldCharType="end"/>
      </w:r>
      <w:r>
        <w:t>:  Water Surface Elevation TIN to Grid</w:t>
      </w:r>
      <w:bookmarkEnd w:id="279"/>
      <w:bookmarkEnd w:id="280"/>
    </w:p>
    <w:p w14:paraId="6E412A81" w14:textId="77777777" w:rsidR="00BA7A78" w:rsidRDefault="00BA7A78" w:rsidP="00BA7A78">
      <w:pPr>
        <w:pStyle w:val="BodyText"/>
        <w:keepNext/>
      </w:pPr>
    </w:p>
    <w:p w14:paraId="55089BEF" w14:textId="3D13A5B5" w:rsidR="00BA7A78" w:rsidRDefault="00DB3CFE" w:rsidP="00671AAB">
      <w:pPr>
        <w:pStyle w:val="BodyText"/>
        <w:keepNext/>
        <w:jc w:val="center"/>
      </w:pPr>
      <w:r>
        <w:rPr>
          <w:rFonts w:ascii="Arial" w:eastAsia="Times New Roman" w:hAnsi="Arial" w:cs="Times New Roman"/>
          <w:noProof/>
        </w:rPr>
        <w:drawing>
          <wp:inline distT="0" distB="0" distL="0" distR="0" wp14:anchorId="35C8EC64" wp14:editId="782197C9">
            <wp:extent cx="4882515" cy="3157220"/>
            <wp:effectExtent l="19050" t="19050" r="13335" b="241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46531071" w14:textId="77777777" w:rsidR="00BA7A78" w:rsidRDefault="00BA7A78" w:rsidP="00BA7A78">
      <w:pPr>
        <w:pStyle w:val="Caption"/>
        <w:jc w:val="center"/>
      </w:pPr>
      <w:bookmarkStart w:id="281" w:name="_Toc29881008"/>
      <w:bookmarkStart w:id="282" w:name="_Toc106979750"/>
      <w:r>
        <w:t xml:space="preserve">Figure </w:t>
      </w:r>
      <w:r>
        <w:fldChar w:fldCharType="begin"/>
      </w:r>
      <w:r>
        <w:instrText xml:space="preserve"> SEQ Figure \* ARABIC </w:instrText>
      </w:r>
      <w:r>
        <w:fldChar w:fldCharType="separate"/>
      </w:r>
      <w:r w:rsidR="009258DA">
        <w:rPr>
          <w:noProof/>
        </w:rPr>
        <w:t>14</w:t>
      </w:r>
      <w:r>
        <w:fldChar w:fldCharType="end"/>
      </w:r>
      <w:r>
        <w:t>:  Water Surface Elevation Grid to Mapping Products</w:t>
      </w:r>
      <w:bookmarkEnd w:id="281"/>
      <w:bookmarkEnd w:id="282"/>
    </w:p>
    <w:p w14:paraId="40032160" w14:textId="77777777" w:rsidR="000B0C66" w:rsidRPr="000B0C66" w:rsidRDefault="000B0C66" w:rsidP="000B0C66">
      <w:pPr>
        <w:pStyle w:val="BodyText"/>
      </w:pPr>
    </w:p>
    <w:p w14:paraId="5AC0D41C" w14:textId="77777777" w:rsidR="00BA7A78" w:rsidRDefault="00BA7A78" w:rsidP="00E209B0">
      <w:pPr>
        <w:pStyle w:val="Heading3"/>
      </w:pPr>
      <w:bookmarkStart w:id="283" w:name="_Toc106979725"/>
      <w:r>
        <w:t>BLE Flood Hazard Layer</w:t>
      </w:r>
      <w:bookmarkEnd w:id="283"/>
    </w:p>
    <w:p w14:paraId="5DD60D84" w14:textId="6E40B800" w:rsidR="00DB3CFE" w:rsidRPr="002502C9" w:rsidRDefault="00DB3CFE" w:rsidP="00DB3CFE">
      <w:pPr>
        <w:tabs>
          <w:tab w:val="clear" w:pos="284"/>
        </w:tabs>
        <w:spacing w:after="180"/>
        <w:rPr>
          <w:rFonts w:ascii="Arial" w:eastAsia="Times New Roman" w:hAnsi="Arial" w:cs="Times New Roman"/>
        </w:rPr>
      </w:pPr>
      <w:r w:rsidRPr="002502C9">
        <w:rPr>
          <w:rFonts w:ascii="Arial" w:eastAsia="Times New Roman" w:hAnsi="Arial" w:cs="Times New Roman"/>
          <w:spacing w:val="-1"/>
        </w:rPr>
        <w:t>BLE database f</w:t>
      </w:r>
      <w:r w:rsidRPr="002502C9">
        <w:rPr>
          <w:rFonts w:ascii="Arial" w:eastAsia="Times New Roman" w:hAnsi="Arial" w:cs="Times New Roman"/>
          <w:spacing w:val="1"/>
        </w:rPr>
        <w:t>o</w:t>
      </w:r>
      <w:r w:rsidRPr="002502C9">
        <w:rPr>
          <w:rFonts w:ascii="Arial" w:eastAsia="Times New Roman" w:hAnsi="Arial" w:cs="Times New Roman"/>
          <w:spacing w:val="-3"/>
        </w:rPr>
        <w:t>r</w:t>
      </w:r>
      <w:r w:rsidRPr="002502C9">
        <w:rPr>
          <w:rFonts w:ascii="Arial" w:eastAsia="Times New Roman" w:hAnsi="Arial" w:cs="Times New Roman"/>
          <w:spacing w:val="1"/>
        </w:rPr>
        <w:t>m</w:t>
      </w:r>
      <w:r w:rsidRPr="002502C9">
        <w:rPr>
          <w:rFonts w:ascii="Arial" w:eastAsia="Times New Roman" w:hAnsi="Arial" w:cs="Times New Roman"/>
          <w:spacing w:val="-1"/>
        </w:rPr>
        <w:t>at F</w:t>
      </w:r>
      <w:r w:rsidRPr="002502C9">
        <w:rPr>
          <w:rFonts w:ascii="Arial" w:eastAsia="Times New Roman" w:hAnsi="Arial" w:cs="Times New Roman"/>
        </w:rPr>
        <w:t>LD_</w:t>
      </w:r>
      <w:r w:rsidRPr="002502C9">
        <w:rPr>
          <w:rFonts w:ascii="Arial" w:eastAsia="Times New Roman" w:hAnsi="Arial" w:cs="Times New Roman"/>
          <w:spacing w:val="-1"/>
        </w:rPr>
        <w:t>HA</w:t>
      </w:r>
      <w:r w:rsidRPr="002502C9">
        <w:rPr>
          <w:rFonts w:ascii="Arial" w:eastAsia="Times New Roman" w:hAnsi="Arial" w:cs="Times New Roman"/>
          <w:spacing w:val="-3"/>
        </w:rPr>
        <w:t>Z</w:t>
      </w:r>
      <w:r w:rsidRPr="002502C9">
        <w:rPr>
          <w:rFonts w:ascii="Arial" w:eastAsia="Times New Roman" w:hAnsi="Arial" w:cs="Times New Roman"/>
        </w:rPr>
        <w:t>_</w:t>
      </w:r>
      <w:r w:rsidRPr="002502C9">
        <w:rPr>
          <w:rFonts w:ascii="Arial" w:eastAsia="Times New Roman" w:hAnsi="Arial" w:cs="Times New Roman"/>
          <w:spacing w:val="-1"/>
        </w:rPr>
        <w:t>A</w:t>
      </w:r>
      <w:r w:rsidRPr="002502C9">
        <w:rPr>
          <w:rFonts w:ascii="Arial" w:eastAsia="Times New Roman" w:hAnsi="Arial" w:cs="Times New Roman"/>
        </w:rPr>
        <w:t>R feature classes were developed and attributed with Zone A and Shaded Zone X features.</w:t>
      </w:r>
      <w:r w:rsidRPr="002502C9">
        <w:rPr>
          <w:rFonts w:ascii="Arial" w:eastAsia="Times New Roman" w:hAnsi="Arial" w:cs="Times New Roman"/>
          <w:spacing w:val="47"/>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 BLE FLD_HAZ_AR</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rPr>
        <w:t>e</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ur</w:t>
      </w:r>
      <w:r w:rsidRPr="002502C9">
        <w:rPr>
          <w:rFonts w:ascii="Arial" w:eastAsia="Times New Roman" w:hAnsi="Arial" w:cs="Times New Roman"/>
        </w:rPr>
        <w:t>e</w:t>
      </w:r>
      <w:r w:rsidRPr="002502C9">
        <w:rPr>
          <w:rFonts w:ascii="Arial" w:eastAsia="Times New Roman" w:hAnsi="Arial" w:cs="Times New Roman"/>
          <w:spacing w:val="-2"/>
        </w:rPr>
        <w:t xml:space="preserve"> </w:t>
      </w:r>
      <w:r w:rsidRPr="002502C9">
        <w:rPr>
          <w:rFonts w:ascii="Arial" w:eastAsia="Times New Roman" w:hAnsi="Arial" w:cs="Times New Roman"/>
        </w:rPr>
        <w:t>c</w:t>
      </w:r>
      <w:r w:rsidRPr="002502C9">
        <w:rPr>
          <w:rFonts w:ascii="Arial" w:eastAsia="Times New Roman" w:hAnsi="Arial" w:cs="Times New Roman"/>
          <w:spacing w:val="-1"/>
        </w:rPr>
        <w:t>las</w:t>
      </w:r>
      <w:r w:rsidRPr="002502C9">
        <w:rPr>
          <w:rFonts w:ascii="Arial" w:eastAsia="Times New Roman" w:hAnsi="Arial" w:cs="Times New Roman"/>
        </w:rPr>
        <w:t>s</w:t>
      </w:r>
      <w:r w:rsidRPr="002502C9">
        <w:rPr>
          <w:rFonts w:ascii="Arial" w:eastAsia="Times New Roman" w:hAnsi="Arial" w:cs="Times New Roman"/>
          <w:spacing w:val="-2"/>
        </w:rPr>
        <w:t xml:space="preserve"> </w:t>
      </w:r>
      <w:r w:rsidRPr="002502C9">
        <w:rPr>
          <w:rFonts w:ascii="Arial" w:eastAsia="Times New Roman" w:hAnsi="Arial" w:cs="Times New Roman"/>
        </w:rPr>
        <w:t>w</w:t>
      </w:r>
      <w:r w:rsidRPr="002502C9">
        <w:rPr>
          <w:rFonts w:ascii="Arial" w:eastAsia="Times New Roman" w:hAnsi="Arial" w:cs="Times New Roman"/>
          <w:spacing w:val="-1"/>
        </w:rPr>
        <w:t>a</w:t>
      </w:r>
      <w:r w:rsidRPr="002502C9">
        <w:rPr>
          <w:rFonts w:ascii="Arial" w:eastAsia="Times New Roman" w:hAnsi="Arial" w:cs="Times New Roman"/>
        </w:rPr>
        <w:t xml:space="preserve">s </w:t>
      </w:r>
      <w:r w:rsidRPr="002502C9">
        <w:rPr>
          <w:rFonts w:ascii="Arial" w:eastAsia="Times New Roman" w:hAnsi="Arial" w:cs="Times New Roman"/>
          <w:spacing w:val="-2"/>
        </w:rPr>
        <w:t>t</w:t>
      </w:r>
      <w:r w:rsidRPr="002502C9">
        <w:rPr>
          <w:rFonts w:ascii="Arial" w:eastAsia="Times New Roman" w:hAnsi="Arial" w:cs="Times New Roman"/>
        </w:rPr>
        <w:t>es</w:t>
      </w:r>
      <w:r w:rsidRPr="002502C9">
        <w:rPr>
          <w:rFonts w:ascii="Arial" w:eastAsia="Times New Roman" w:hAnsi="Arial" w:cs="Times New Roman"/>
          <w:spacing w:val="-2"/>
        </w:rPr>
        <w:t>t</w:t>
      </w:r>
      <w:r w:rsidRPr="002502C9">
        <w:rPr>
          <w:rFonts w:ascii="Arial" w:eastAsia="Times New Roman" w:hAnsi="Arial" w:cs="Times New Roman"/>
        </w:rPr>
        <w:t>ed</w:t>
      </w:r>
      <w:r w:rsidRPr="002502C9">
        <w:rPr>
          <w:rFonts w:ascii="Arial" w:eastAsia="Times New Roman" w:hAnsi="Arial" w:cs="Times New Roman"/>
          <w:spacing w:val="-1"/>
        </w:rPr>
        <w:t xml:space="preserve"> f</w:t>
      </w:r>
      <w:r w:rsidRPr="002502C9">
        <w:rPr>
          <w:rFonts w:ascii="Arial" w:eastAsia="Times New Roman" w:hAnsi="Arial" w:cs="Times New Roman"/>
          <w:spacing w:val="1"/>
        </w:rPr>
        <w:t>o</w:t>
      </w:r>
      <w:r w:rsidRPr="002502C9">
        <w:rPr>
          <w:rFonts w:ascii="Arial" w:eastAsia="Times New Roman" w:hAnsi="Arial" w:cs="Times New Roman"/>
        </w:rPr>
        <w:t>r</w:t>
      </w:r>
      <w:r w:rsidRPr="002502C9">
        <w:rPr>
          <w:rFonts w:ascii="Arial" w:eastAsia="Times New Roman" w:hAnsi="Arial" w:cs="Times New Roman"/>
          <w:spacing w:val="-5"/>
        </w:rPr>
        <w:t xml:space="preserve"> </w:t>
      </w:r>
      <w:r w:rsidRPr="002502C9">
        <w:rPr>
          <w:rFonts w:ascii="Arial" w:eastAsia="Times New Roman" w:hAnsi="Arial" w:cs="Times New Roman"/>
        </w:rPr>
        <w:t>t</w:t>
      </w:r>
      <w:r w:rsidRPr="002502C9">
        <w:rPr>
          <w:rFonts w:ascii="Arial" w:eastAsia="Times New Roman" w:hAnsi="Arial" w:cs="Times New Roman"/>
          <w:spacing w:val="1"/>
        </w:rPr>
        <w:t>o</w:t>
      </w:r>
      <w:r w:rsidRPr="002502C9">
        <w:rPr>
          <w:rFonts w:ascii="Arial" w:eastAsia="Times New Roman" w:hAnsi="Arial" w:cs="Times New Roman"/>
          <w:spacing w:val="-1"/>
        </w:rPr>
        <w:t>p</w:t>
      </w:r>
      <w:r w:rsidRPr="002502C9">
        <w:rPr>
          <w:rFonts w:ascii="Arial" w:eastAsia="Times New Roman" w:hAnsi="Arial" w:cs="Times New Roman"/>
          <w:spacing w:val="1"/>
        </w:rPr>
        <w:t>o</w:t>
      </w:r>
      <w:r w:rsidRPr="002502C9">
        <w:rPr>
          <w:rFonts w:ascii="Arial" w:eastAsia="Times New Roman" w:hAnsi="Arial" w:cs="Times New Roman"/>
          <w:spacing w:val="-3"/>
        </w:rPr>
        <w:t>l</w:t>
      </w:r>
      <w:r w:rsidRPr="002502C9">
        <w:rPr>
          <w:rFonts w:ascii="Arial" w:eastAsia="Times New Roman" w:hAnsi="Arial" w:cs="Times New Roman"/>
          <w:spacing w:val="1"/>
        </w:rPr>
        <w:t>o</w:t>
      </w:r>
      <w:r w:rsidRPr="002502C9">
        <w:rPr>
          <w:rFonts w:ascii="Arial" w:eastAsia="Times New Roman" w:hAnsi="Arial" w:cs="Times New Roman"/>
          <w:spacing w:val="-1"/>
        </w:rPr>
        <w:t>gi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l</w:t>
      </w:r>
      <w:r w:rsidRPr="002502C9">
        <w:rPr>
          <w:rFonts w:ascii="Arial" w:eastAsia="Times New Roman" w:hAnsi="Arial" w:cs="Times New Roman"/>
          <w:spacing w:val="-3"/>
        </w:rPr>
        <w:t xml:space="preserve"> </w:t>
      </w:r>
      <w:r w:rsidRPr="002502C9">
        <w:rPr>
          <w:rFonts w:ascii="Arial" w:eastAsia="Times New Roman" w:hAnsi="Arial" w:cs="Times New Roman"/>
        </w:rPr>
        <w:t>e</w:t>
      </w:r>
      <w:r w:rsidRPr="002502C9">
        <w:rPr>
          <w:rFonts w:ascii="Arial" w:eastAsia="Times New Roman" w:hAnsi="Arial" w:cs="Times New Roman"/>
          <w:spacing w:val="-1"/>
        </w:rPr>
        <w:t>r</w:t>
      </w:r>
      <w:r w:rsidRPr="002502C9">
        <w:rPr>
          <w:rFonts w:ascii="Arial" w:eastAsia="Times New Roman" w:hAnsi="Arial" w:cs="Times New Roman"/>
          <w:spacing w:val="-3"/>
        </w:rPr>
        <w:t>r</w:t>
      </w:r>
      <w:r w:rsidRPr="002502C9">
        <w:rPr>
          <w:rFonts w:ascii="Arial" w:eastAsia="Times New Roman" w:hAnsi="Arial" w:cs="Times New Roman"/>
          <w:spacing w:val="1"/>
        </w:rPr>
        <w:t>o</w:t>
      </w:r>
      <w:r w:rsidRPr="002502C9">
        <w:rPr>
          <w:rFonts w:ascii="Arial" w:eastAsia="Times New Roman" w:hAnsi="Arial" w:cs="Times New Roman"/>
          <w:spacing w:val="-1"/>
        </w:rPr>
        <w:t>r</w:t>
      </w:r>
      <w:r w:rsidRPr="002502C9">
        <w:rPr>
          <w:rFonts w:ascii="Arial" w:eastAsia="Times New Roman" w:hAnsi="Arial" w:cs="Times New Roman"/>
        </w:rPr>
        <w:t xml:space="preserve">s </w:t>
      </w:r>
      <w:r w:rsidRPr="002502C9">
        <w:rPr>
          <w:rFonts w:ascii="Arial" w:eastAsia="Times New Roman" w:hAnsi="Arial" w:cs="Times New Roman"/>
          <w:spacing w:val="-1"/>
        </w:rPr>
        <w:t>d</w:t>
      </w:r>
      <w:r w:rsidRPr="002502C9">
        <w:rPr>
          <w:rFonts w:ascii="Arial" w:eastAsia="Times New Roman" w:hAnsi="Arial" w:cs="Times New Roman"/>
        </w:rPr>
        <w:t>e</w:t>
      </w:r>
      <w:r w:rsidRPr="002502C9">
        <w:rPr>
          <w:rFonts w:ascii="Arial" w:eastAsia="Times New Roman" w:hAnsi="Arial" w:cs="Times New Roman"/>
          <w:spacing w:val="-3"/>
        </w:rPr>
        <w:t>s</w:t>
      </w:r>
      <w:r w:rsidRPr="002502C9">
        <w:rPr>
          <w:rFonts w:ascii="Arial" w:eastAsia="Times New Roman" w:hAnsi="Arial" w:cs="Times New Roman"/>
        </w:rPr>
        <w:t>c</w:t>
      </w:r>
      <w:r w:rsidRPr="002502C9">
        <w:rPr>
          <w:rFonts w:ascii="Arial" w:eastAsia="Times New Roman" w:hAnsi="Arial" w:cs="Times New Roman"/>
          <w:spacing w:val="-1"/>
        </w:rPr>
        <w:t>rib</w:t>
      </w:r>
      <w:r w:rsidRPr="002502C9">
        <w:rPr>
          <w:rFonts w:ascii="Arial" w:eastAsia="Times New Roman" w:hAnsi="Arial" w:cs="Times New Roman"/>
          <w:spacing w:val="-2"/>
        </w:rPr>
        <w:t>e</w:t>
      </w:r>
      <w:r w:rsidRPr="002502C9">
        <w:rPr>
          <w:rFonts w:ascii="Arial" w:eastAsia="Times New Roman" w:hAnsi="Arial" w:cs="Times New Roman"/>
        </w:rPr>
        <w:t>d</w:t>
      </w:r>
      <w:r w:rsidRPr="002502C9">
        <w:rPr>
          <w:rFonts w:ascii="Arial" w:eastAsia="Times New Roman" w:hAnsi="Arial" w:cs="Times New Roman"/>
          <w:spacing w:val="-1"/>
        </w:rPr>
        <w:t xml:space="preserve"> i</w:t>
      </w:r>
      <w:r w:rsidRPr="002502C9">
        <w:rPr>
          <w:rFonts w:ascii="Arial" w:eastAsia="Times New Roman" w:hAnsi="Arial" w:cs="Times New Roman"/>
        </w:rPr>
        <w:t>n</w:t>
      </w:r>
      <w:r w:rsidRPr="002502C9">
        <w:rPr>
          <w:rFonts w:ascii="Arial" w:eastAsia="Times New Roman" w:hAnsi="Arial" w:cs="Times New Roman"/>
          <w:spacing w:val="-1"/>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w:t>
      </w:r>
      <w:r w:rsidRPr="002502C9">
        <w:rPr>
          <w:rFonts w:ascii="Arial" w:eastAsia="Times New Roman" w:hAnsi="Arial" w:cs="Times New Roman"/>
          <w:spacing w:val="1"/>
        </w:rPr>
        <w:t xml:space="preserve"> </w:t>
      </w:r>
      <w:r w:rsidRPr="002502C9">
        <w:rPr>
          <w:rFonts w:ascii="Arial" w:eastAsia="Times New Roman" w:hAnsi="Arial" w:cs="Times New Roman"/>
          <w:spacing w:val="-1"/>
        </w:rPr>
        <w:t>FI</w:t>
      </w:r>
      <w:r w:rsidRPr="002502C9">
        <w:rPr>
          <w:rFonts w:ascii="Arial" w:eastAsia="Times New Roman" w:hAnsi="Arial" w:cs="Times New Roman"/>
          <w:spacing w:val="-3"/>
        </w:rPr>
        <w:t>R</w:t>
      </w:r>
      <w:r w:rsidRPr="002502C9">
        <w:rPr>
          <w:rFonts w:ascii="Arial" w:eastAsia="Times New Roman" w:hAnsi="Arial" w:cs="Times New Roman"/>
        </w:rPr>
        <w:t>M</w:t>
      </w:r>
      <w:r w:rsidRPr="002502C9">
        <w:rPr>
          <w:rFonts w:ascii="Arial" w:eastAsia="Times New Roman" w:hAnsi="Arial" w:cs="Times New Roman"/>
          <w:spacing w:val="1"/>
        </w:rPr>
        <w:t xml:space="preserve"> </w:t>
      </w:r>
      <w:r w:rsidRPr="002502C9">
        <w:rPr>
          <w:rFonts w:ascii="Arial" w:eastAsia="Times New Roman" w:hAnsi="Arial" w:cs="Times New Roman"/>
          <w:spacing w:val="-2"/>
        </w:rPr>
        <w:t>D</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aba</w:t>
      </w:r>
      <w:r w:rsidRPr="002502C9">
        <w:rPr>
          <w:rFonts w:ascii="Arial" w:eastAsia="Times New Roman" w:hAnsi="Arial" w:cs="Times New Roman"/>
        </w:rPr>
        <w:t>se Tec</w:t>
      </w:r>
      <w:r w:rsidRPr="002502C9">
        <w:rPr>
          <w:rFonts w:ascii="Arial" w:eastAsia="Times New Roman" w:hAnsi="Arial" w:cs="Times New Roman"/>
          <w:spacing w:val="-1"/>
        </w:rPr>
        <w:t>hni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 xml:space="preserve">l </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f</w:t>
      </w:r>
      <w:r w:rsidRPr="002502C9">
        <w:rPr>
          <w:rFonts w:ascii="Arial" w:eastAsia="Times New Roman" w:hAnsi="Arial" w:cs="Times New Roman"/>
        </w:rPr>
        <w:t>e</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ce</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al</w:t>
      </w:r>
      <w:r w:rsidRPr="002502C9">
        <w:rPr>
          <w:rFonts w:ascii="Arial" w:eastAsia="Times New Roman" w:hAnsi="Arial" w:cs="Times New Roman"/>
        </w:rPr>
        <w:t>l</w:t>
      </w:r>
      <w:r w:rsidRPr="002502C9">
        <w:rPr>
          <w:rFonts w:ascii="Arial" w:eastAsia="Times New Roman" w:hAnsi="Arial" w:cs="Times New Roman"/>
          <w:spacing w:val="-3"/>
        </w:rPr>
        <w:t xml:space="preserve"> errors</w:t>
      </w:r>
      <w:r w:rsidRPr="002502C9">
        <w:rPr>
          <w:rFonts w:ascii="Arial" w:eastAsia="Times New Roman" w:hAnsi="Arial" w:cs="Times New Roman"/>
        </w:rPr>
        <w:t xml:space="preserve"> were </w:t>
      </w:r>
      <w:r w:rsidRPr="002502C9">
        <w:rPr>
          <w:rFonts w:ascii="Arial" w:eastAsia="Times New Roman" w:hAnsi="Arial" w:cs="Times New Roman"/>
          <w:spacing w:val="-1"/>
        </w:rPr>
        <w:t>fi</w:t>
      </w:r>
      <w:r w:rsidRPr="002502C9">
        <w:rPr>
          <w:rFonts w:ascii="Arial" w:eastAsia="Times New Roman" w:hAnsi="Arial" w:cs="Times New Roman"/>
          <w:spacing w:val="-3"/>
        </w:rPr>
        <w:t>x</w:t>
      </w:r>
      <w:r w:rsidRPr="002502C9">
        <w:rPr>
          <w:rFonts w:ascii="Arial" w:eastAsia="Times New Roman" w:hAnsi="Arial" w:cs="Times New Roman"/>
        </w:rPr>
        <w:t>ed</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spacing w:val="1"/>
        </w:rPr>
        <w:t>o</w:t>
      </w:r>
      <w:r w:rsidRPr="002502C9">
        <w:rPr>
          <w:rFonts w:ascii="Arial" w:eastAsia="Times New Roman" w:hAnsi="Arial" w:cs="Times New Roman"/>
        </w:rPr>
        <w:t xml:space="preserve">r </w:t>
      </w:r>
      <w:r w:rsidRPr="002502C9">
        <w:rPr>
          <w:rFonts w:ascii="Arial" w:eastAsia="Times New Roman" w:hAnsi="Arial" w:cs="Times New Roman"/>
          <w:spacing w:val="-1"/>
        </w:rPr>
        <w:t>da</w:t>
      </w:r>
      <w:r w:rsidRPr="002502C9">
        <w:rPr>
          <w:rFonts w:ascii="Arial" w:eastAsia="Times New Roman" w:hAnsi="Arial" w:cs="Times New Roman"/>
        </w:rPr>
        <w:t>ta</w:t>
      </w:r>
      <w:r w:rsidRPr="002502C9">
        <w:rPr>
          <w:rFonts w:ascii="Arial" w:eastAsia="Times New Roman" w:hAnsi="Arial" w:cs="Times New Roman"/>
          <w:spacing w:val="-2"/>
        </w:rPr>
        <w:t xml:space="preserve"> </w:t>
      </w:r>
      <w:r w:rsidRPr="002502C9">
        <w:rPr>
          <w:rFonts w:ascii="Arial" w:eastAsia="Times New Roman" w:hAnsi="Arial" w:cs="Times New Roman"/>
          <w:spacing w:val="-1"/>
        </w:rPr>
        <w:t>in</w:t>
      </w:r>
      <w:r w:rsidRPr="002502C9">
        <w:rPr>
          <w:rFonts w:ascii="Arial" w:eastAsia="Times New Roman" w:hAnsi="Arial" w:cs="Times New Roman"/>
        </w:rPr>
        <w:t>te</w:t>
      </w:r>
      <w:r w:rsidRPr="002502C9">
        <w:rPr>
          <w:rFonts w:ascii="Arial" w:eastAsia="Times New Roman" w:hAnsi="Arial" w:cs="Times New Roman"/>
          <w:spacing w:val="-1"/>
        </w:rPr>
        <w:t>g</w:t>
      </w:r>
      <w:r w:rsidRPr="002502C9">
        <w:rPr>
          <w:rFonts w:ascii="Arial" w:eastAsia="Times New Roman" w:hAnsi="Arial" w:cs="Times New Roman"/>
          <w:spacing w:val="-3"/>
        </w:rPr>
        <w:t>r</w:t>
      </w:r>
      <w:r w:rsidRPr="002502C9">
        <w:rPr>
          <w:rFonts w:ascii="Arial" w:eastAsia="Times New Roman" w:hAnsi="Arial" w:cs="Times New Roman"/>
          <w:spacing w:val="-1"/>
        </w:rPr>
        <w:t>i</w:t>
      </w:r>
      <w:r w:rsidRPr="002502C9">
        <w:rPr>
          <w:rFonts w:ascii="Arial" w:eastAsia="Times New Roman" w:hAnsi="Arial" w:cs="Times New Roman"/>
        </w:rPr>
        <w:t>ty</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w:t>
      </w:r>
      <w:r w:rsidRPr="002502C9">
        <w:rPr>
          <w:rFonts w:ascii="Arial" w:eastAsia="Times New Roman" w:hAnsi="Arial" w:cs="Times New Roman"/>
        </w:rPr>
        <w:t>sc</w:t>
      </w:r>
      <w:r w:rsidRPr="002502C9">
        <w:rPr>
          <w:rFonts w:ascii="Arial" w:eastAsia="Times New Roman" w:hAnsi="Arial" w:cs="Times New Roman"/>
          <w:spacing w:val="-4"/>
        </w:rPr>
        <w:t>h</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 xml:space="preserve">a </w:t>
      </w:r>
      <w:r w:rsidRPr="002502C9">
        <w:rPr>
          <w:rFonts w:ascii="Arial" w:eastAsia="Times New Roman" w:hAnsi="Arial" w:cs="Times New Roman"/>
          <w:spacing w:val="-1"/>
        </w:rPr>
        <w:t>agr</w:t>
      </w:r>
      <w:r w:rsidRPr="002502C9">
        <w:rPr>
          <w:rFonts w:ascii="Arial" w:eastAsia="Times New Roman" w:hAnsi="Arial" w:cs="Times New Roman"/>
          <w:spacing w:val="-2"/>
        </w:rPr>
        <w:t>e</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t. The 10</w:t>
      </w:r>
      <w:r w:rsidR="008464CC">
        <w:t>-percent</w:t>
      </w:r>
      <w:r w:rsidRPr="002502C9">
        <w:rPr>
          <w:rFonts w:ascii="Arial" w:eastAsia="Times New Roman" w:hAnsi="Arial" w:cs="Times New Roman"/>
        </w:rPr>
        <w:t xml:space="preserve"> boundaries have been included in the BLE TENPCT_FP feature class.</w:t>
      </w:r>
    </w:p>
    <w:p w14:paraId="45C82888" w14:textId="77777777" w:rsidR="00BA7A78" w:rsidRDefault="00BA7A78" w:rsidP="00E209B0">
      <w:pPr>
        <w:pStyle w:val="Heading3"/>
      </w:pPr>
      <w:bookmarkStart w:id="284" w:name="_Toc106979726"/>
      <w:r>
        <w:lastRenderedPageBreak/>
        <w:t>Additional 1-Percent Features</w:t>
      </w:r>
      <w:bookmarkEnd w:id="284"/>
    </w:p>
    <w:p w14:paraId="66840C69" w14:textId="77777777" w:rsidR="00785EB9" w:rsidRPr="004920BB" w:rsidRDefault="00785EB9" w:rsidP="00785EB9">
      <w:pPr>
        <w:pStyle w:val="BodyText"/>
      </w:pPr>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72DCF474" w14:textId="7BE3A1DE" w:rsidR="00785EB9" w:rsidRPr="0047525A" w:rsidRDefault="00785EB9" w:rsidP="00785EB9">
      <w:pPr>
        <w:pStyle w:val="BodyText"/>
      </w:pPr>
      <w:r w:rsidRPr="00FE74FB">
        <w:t xml:space="preserve">A map showing the BLE results is included as </w:t>
      </w:r>
      <w:r w:rsidR="0034474B">
        <w:t>Appendix A</w:t>
      </w:r>
      <w:r w:rsidR="006F3E73">
        <w:t xml:space="preserve"> BLE Map</w:t>
      </w:r>
      <w:r w:rsidRPr="00FE74FB">
        <w:t>.</w:t>
      </w:r>
    </w:p>
    <w:p w14:paraId="2AC7CCD6" w14:textId="56F52228" w:rsidR="00BA7A78" w:rsidRDefault="00BA7A78" w:rsidP="00BA7A78">
      <w:pPr>
        <w:pStyle w:val="BodyText"/>
      </w:pPr>
      <w:r>
        <w:t>BLE 1</w:t>
      </w:r>
      <w:r w:rsidR="008464CC">
        <w:t>-percent</w:t>
      </w:r>
      <w:r>
        <w:t xml:space="preserve"> annual chance inundation not mapped as BLE SFHA is retained in an additional 1</w:t>
      </w:r>
      <w:r w:rsidR="008464CC">
        <w:t>-percent</w:t>
      </w:r>
      <w:r>
        <w:t xml:space="preserve"> feature class that can be used at Discovery to communicate other areas of flood hazard.</w:t>
      </w:r>
    </w:p>
    <w:p w14:paraId="60738688" w14:textId="4AFD0BA3" w:rsidR="00E209B0" w:rsidRDefault="00E209B0" w:rsidP="00E209B0">
      <w:pPr>
        <w:pStyle w:val="Heading2"/>
      </w:pPr>
      <w:bookmarkStart w:id="285" w:name="_Toc106979727"/>
      <w:r>
        <w:t>Validation of Effective Zone A SFHA</w:t>
      </w:r>
      <w:bookmarkEnd w:id="285"/>
      <w:r>
        <w:t xml:space="preserve"> </w:t>
      </w:r>
    </w:p>
    <w:p w14:paraId="435FFB6B" w14:textId="34C7CFFB" w:rsidR="00785EB9" w:rsidRPr="00AB3F3C" w:rsidRDefault="001F6A1B" w:rsidP="00785EB9">
      <w:pPr>
        <w:pStyle w:val="BodyText"/>
      </w:pPr>
      <w:r w:rsidRPr="001F6A1B">
        <w:t>The inventory of Zone A studies (</w:t>
      </w:r>
      <w:r>
        <w:t>352.8</w:t>
      </w:r>
      <w:r w:rsidRPr="001F6A1B">
        <w:t xml:space="preserve"> miles) in the East Matagorda Bay </w:t>
      </w:r>
      <w:r w:rsidR="00162E9B">
        <w:t>w</w:t>
      </w:r>
      <w:r w:rsidRPr="001F6A1B">
        <w:t>atershed  were classified in CNMS with validation status of “UNVERIFIED” (</w:t>
      </w:r>
      <w:r>
        <w:t>156.0</w:t>
      </w:r>
      <w:r w:rsidRPr="001F6A1B">
        <w:t xml:space="preserve"> miles) or “VALID” (</w:t>
      </w:r>
      <w:r>
        <w:t>196.8</w:t>
      </w:r>
      <w:r w:rsidRPr="001F6A1B">
        <w:t xml:space="preserve"> miles), and with status type of “BEING STUDIED.” The following is a summary of the results of the CNMS validation assessment for the effective Zone A studies in the study area. Initial Assessment checks A1-A3 were evaluated for the CNMS inventory of Zone A studies</w:t>
      </w:r>
      <w:r w:rsidR="00785EB9" w:rsidRPr="00FE74FB">
        <w:t>.</w:t>
      </w:r>
    </w:p>
    <w:p w14:paraId="68B44C32" w14:textId="5BF61E63" w:rsidR="00E209B0" w:rsidRDefault="00E209B0" w:rsidP="00E209B0">
      <w:pPr>
        <w:pStyle w:val="Heading3"/>
      </w:pPr>
      <w:bookmarkStart w:id="286" w:name="_Toc106979728"/>
      <w:r>
        <w:t>Intial Assessment A1 – Significant Topography Update Check</w:t>
      </w:r>
      <w:bookmarkEnd w:id="286"/>
      <w:r>
        <w:t xml:space="preserve"> </w:t>
      </w:r>
    </w:p>
    <w:p w14:paraId="0B1B1F1A" w14:textId="2D6A25D7" w:rsidR="00785EB9" w:rsidRPr="00785EB9" w:rsidRDefault="001F6A1B" w:rsidP="00785EB9">
      <w:pPr>
        <w:pStyle w:val="BodyText"/>
      </w:pPr>
      <w:r w:rsidRPr="001F6A1B">
        <w:t xml:space="preserve">This check involves determining whether a topographic data source is available that is significantly better than what was used for the effective Zone A modeling and mapping.  For the study area in the East Matagorda Bay </w:t>
      </w:r>
      <w:r w:rsidR="00162E9B">
        <w:t>w</w:t>
      </w:r>
      <w:r w:rsidRPr="001F6A1B">
        <w:t>atershed, the effective Zone A topographic data consisted of LiDAR data in all areas except for Wharton County. The LiDAR sources used in this BLE study are not considered significant improvements from the effective zone A topographic sources; therefore, all reaches outside of Wharton County in this watershed pass this check. The reaches in Wharton County fail this check since the LiDAR used in this BLE study is a significant improvement from the effective topographic source</w:t>
      </w:r>
      <w:r w:rsidR="00785EB9" w:rsidRPr="00776761">
        <w:t xml:space="preserve">. </w:t>
      </w:r>
    </w:p>
    <w:p w14:paraId="47D04580" w14:textId="77777777" w:rsidR="00E209B0" w:rsidRDefault="00E209B0" w:rsidP="00E209B0">
      <w:pPr>
        <w:pStyle w:val="Heading3"/>
      </w:pPr>
      <w:bookmarkStart w:id="287" w:name="_Toc478072916"/>
      <w:bookmarkStart w:id="288" w:name="_Toc51846045"/>
      <w:bookmarkStart w:id="289" w:name="_Toc106979729"/>
      <w:r w:rsidRPr="00A74C69">
        <w:t>Initial Assessment A2 – Check for Significant Hydrology Changes</w:t>
      </w:r>
      <w:bookmarkEnd w:id="287"/>
      <w:bookmarkEnd w:id="288"/>
      <w:bookmarkEnd w:id="289"/>
    </w:p>
    <w:p w14:paraId="327492E8" w14:textId="77777777" w:rsidR="001F6A1B" w:rsidRDefault="001F6A1B" w:rsidP="001F6A1B">
      <w:pPr>
        <w:pStyle w:val="BodyText"/>
      </w:pPr>
      <w:r>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1297B84D" w14:textId="3A6DC860" w:rsidR="00785EB9" w:rsidRPr="00785EB9" w:rsidRDefault="001F6A1B" w:rsidP="001F6A1B">
      <w:pPr>
        <w:pStyle w:val="BodyText"/>
      </w:pPr>
      <w:r>
        <w:t xml:space="preserve">For the study area in the East Matagorda Bay </w:t>
      </w:r>
      <w:r w:rsidR="00162E9B">
        <w:t>w</w:t>
      </w:r>
      <w:r>
        <w:t>atershed, all Zone A streams outside of Wharton County, regression equations were not used for any effective studies and, therefore, pass this assessment check. For zone A streams within Wharton County, 1996 regression equations were utilized. New regression equations were published for the area in 2009 (SIR 2009-5087), creating a significant change in discharge. A2 fails for all reaches in Wharton County as a result</w:t>
      </w:r>
      <w:r w:rsidR="00785EB9" w:rsidRPr="00776761">
        <w:t xml:space="preserve">.  </w:t>
      </w:r>
    </w:p>
    <w:p w14:paraId="4FC2B331" w14:textId="77777777" w:rsidR="00E209B0" w:rsidRDefault="00E209B0" w:rsidP="00E209B0">
      <w:pPr>
        <w:pStyle w:val="Heading3"/>
      </w:pPr>
      <w:bookmarkStart w:id="290" w:name="_Toc478072917"/>
      <w:bookmarkStart w:id="291" w:name="_Toc51846046"/>
      <w:bookmarkStart w:id="292" w:name="_Toc106979730"/>
      <w:r w:rsidRPr="00A74C69">
        <w:t>Initial Assessment A3 – Check for Significant Development</w:t>
      </w:r>
      <w:bookmarkEnd w:id="290"/>
      <w:bookmarkEnd w:id="291"/>
      <w:bookmarkEnd w:id="292"/>
    </w:p>
    <w:p w14:paraId="7027DD1A" w14:textId="77777777" w:rsidR="001F6A1B" w:rsidRDefault="001F6A1B" w:rsidP="001F6A1B">
      <w:pPr>
        <w:pStyle w:val="BodyText"/>
      </w:pPr>
      <w:r>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p>
    <w:p w14:paraId="445A346B" w14:textId="665AFD5D" w:rsidR="001F6A1B" w:rsidRDefault="001F6A1B" w:rsidP="001F6A1B">
      <w:pPr>
        <w:pStyle w:val="BodyText"/>
      </w:pPr>
      <w:r>
        <w:t xml:space="preserve">All Zone A studies within the East Matagorda Bay watershed are classified as rural and, therefore, pass this check.  </w:t>
      </w:r>
    </w:p>
    <w:p w14:paraId="40B88D1D" w14:textId="5399BE04" w:rsidR="00A70D4A" w:rsidRDefault="001F6A1B" w:rsidP="001F6A1B">
      <w:pPr>
        <w:pStyle w:val="BodyText"/>
      </w:pPr>
      <w:r>
        <w:t>All of the initial assessment results are shown in</w:t>
      </w:r>
      <w:r w:rsidR="00DD00E6">
        <w:t xml:space="preserve"> </w:t>
      </w:r>
      <w:r w:rsidR="00DD00E6">
        <w:fldChar w:fldCharType="begin"/>
      </w:r>
      <w:r w:rsidR="00DD00E6">
        <w:instrText xml:space="preserve"> REF _Ref80116333 \h </w:instrText>
      </w:r>
      <w:r w:rsidR="00DD00E6">
        <w:fldChar w:fldCharType="separate"/>
      </w:r>
      <w:r w:rsidR="009258DA">
        <w:t xml:space="preserve">Table </w:t>
      </w:r>
      <w:r w:rsidR="009258DA">
        <w:rPr>
          <w:noProof/>
        </w:rPr>
        <w:t>9</w:t>
      </w:r>
      <w:r w:rsidR="00DD00E6">
        <w:fldChar w:fldCharType="end"/>
      </w:r>
      <w:r w:rsidR="00DD00E6">
        <w:t>.</w:t>
      </w:r>
    </w:p>
    <w:p w14:paraId="738EA9DF" w14:textId="77777777" w:rsidR="00A70D4A" w:rsidRDefault="00A70D4A">
      <w:pPr>
        <w:tabs>
          <w:tab w:val="clear" w:pos="284"/>
        </w:tabs>
        <w:spacing w:line="240" w:lineRule="auto"/>
      </w:pPr>
      <w:r>
        <w:br w:type="page"/>
      </w:r>
    </w:p>
    <w:p w14:paraId="72CC82F2" w14:textId="77AD9C8A" w:rsidR="00785EB9" w:rsidRPr="00785EB9" w:rsidRDefault="00785EB9" w:rsidP="00785EB9">
      <w:pPr>
        <w:pStyle w:val="Caption"/>
        <w:jc w:val="center"/>
      </w:pPr>
      <w:bookmarkStart w:id="293" w:name="_Ref80116333"/>
      <w:bookmarkStart w:id="294" w:name="_Ref80116324"/>
      <w:bookmarkStart w:id="295" w:name="_Toc106979761"/>
      <w:r>
        <w:lastRenderedPageBreak/>
        <w:t xml:space="preserve">Table </w:t>
      </w:r>
      <w:r>
        <w:fldChar w:fldCharType="begin"/>
      </w:r>
      <w:r>
        <w:instrText xml:space="preserve"> SEQ Table \* ARABIC </w:instrText>
      </w:r>
      <w:r>
        <w:fldChar w:fldCharType="separate"/>
      </w:r>
      <w:r w:rsidR="009258DA">
        <w:rPr>
          <w:noProof/>
        </w:rPr>
        <w:t>9</w:t>
      </w:r>
      <w:r>
        <w:fldChar w:fldCharType="end"/>
      </w:r>
      <w:bookmarkEnd w:id="293"/>
      <w:r>
        <w:t xml:space="preserve">: </w:t>
      </w:r>
      <w:r w:rsidRPr="00C867A8">
        <w:t>Zone A Initial Assessment Results</w:t>
      </w:r>
      <w:bookmarkEnd w:id="294"/>
      <w:bookmarkEnd w:id="295"/>
    </w:p>
    <w:tbl>
      <w:tblPr>
        <w:tblStyle w:val="CompassTable"/>
        <w:tblW w:w="9072" w:type="dxa"/>
        <w:tblLook w:val="04A0" w:firstRow="1" w:lastRow="0" w:firstColumn="1" w:lastColumn="0" w:noHBand="0" w:noVBand="1"/>
      </w:tblPr>
      <w:tblGrid>
        <w:gridCol w:w="2160"/>
        <w:gridCol w:w="1296"/>
        <w:gridCol w:w="5616"/>
      </w:tblGrid>
      <w:tr w:rsidR="00785EB9" w:rsidRPr="00ED1F79" w14:paraId="0A2436B6" w14:textId="77777777" w:rsidTr="00BC6495">
        <w:trPr>
          <w:cnfStyle w:val="100000000000" w:firstRow="1" w:lastRow="0" w:firstColumn="0" w:lastColumn="0" w:oddVBand="0" w:evenVBand="0" w:oddHBand="0" w:evenHBand="0" w:firstRowFirstColumn="0" w:firstRowLastColumn="0" w:lastRowFirstColumn="0" w:lastRowLastColumn="0"/>
          <w:trHeight w:val="432"/>
        </w:trPr>
        <w:tc>
          <w:tcPr>
            <w:tcW w:w="2160" w:type="dxa"/>
            <w:shd w:val="clear" w:color="auto" w:fill="00B5E2" w:themeFill="accent1"/>
          </w:tcPr>
          <w:p w14:paraId="75319FBF" w14:textId="77777777" w:rsidR="00785EB9" w:rsidRPr="00ED1F79" w:rsidRDefault="00785EB9" w:rsidP="000F61F0">
            <w:pPr>
              <w:keepNext/>
              <w:jc w:val="center"/>
              <w:rPr>
                <w:rFonts w:eastAsia="Times New Roman" w:cs="Times New Roman"/>
              </w:rPr>
            </w:pPr>
            <w:r w:rsidRPr="00ED1F79">
              <w:rPr>
                <w:rFonts w:eastAsia="Times New Roman" w:cs="Times New Roman"/>
              </w:rPr>
              <w:t>Assessment Check</w:t>
            </w:r>
          </w:p>
        </w:tc>
        <w:tc>
          <w:tcPr>
            <w:tcW w:w="1296" w:type="dxa"/>
            <w:shd w:val="clear" w:color="auto" w:fill="00B5E2" w:themeFill="accent1"/>
          </w:tcPr>
          <w:p w14:paraId="0BCA60F2" w14:textId="77777777" w:rsidR="00785EB9" w:rsidRPr="00ED1F79" w:rsidRDefault="00785EB9" w:rsidP="000F61F0">
            <w:pPr>
              <w:keepNext/>
              <w:jc w:val="center"/>
              <w:rPr>
                <w:rFonts w:eastAsia="Times New Roman" w:cs="Times New Roman"/>
              </w:rPr>
            </w:pPr>
            <w:r w:rsidRPr="00ED1F79">
              <w:rPr>
                <w:rFonts w:eastAsia="Times New Roman" w:cs="Times New Roman"/>
              </w:rPr>
              <w:t>Pass / Fail</w:t>
            </w:r>
          </w:p>
        </w:tc>
        <w:tc>
          <w:tcPr>
            <w:tcW w:w="5616" w:type="dxa"/>
            <w:shd w:val="clear" w:color="auto" w:fill="00B5E2" w:themeFill="accent1"/>
          </w:tcPr>
          <w:p w14:paraId="6DF5CF72" w14:textId="77777777" w:rsidR="00785EB9" w:rsidRPr="00ED1F79" w:rsidRDefault="00785EB9" w:rsidP="000F61F0">
            <w:pPr>
              <w:keepNext/>
              <w:jc w:val="center"/>
              <w:rPr>
                <w:rFonts w:eastAsia="Times New Roman" w:cs="Times New Roman"/>
              </w:rPr>
            </w:pPr>
            <w:r w:rsidRPr="00ED1F79">
              <w:rPr>
                <w:rFonts w:eastAsia="Times New Roman" w:cs="Times New Roman"/>
              </w:rPr>
              <w:t>Notes</w:t>
            </w:r>
          </w:p>
        </w:tc>
      </w:tr>
      <w:tr w:rsidR="00785EB9" w:rsidRPr="00ED1F79" w14:paraId="03C21881"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2A53A5FB" w14:textId="77777777" w:rsidR="00785EB9" w:rsidRPr="00262097" w:rsidRDefault="00785EB9" w:rsidP="000F61F0">
            <w:pPr>
              <w:rPr>
                <w:rFonts w:eastAsia="Times New Roman" w:cs="Times New Roman"/>
                <w:sz w:val="18"/>
                <w:szCs w:val="18"/>
              </w:rPr>
            </w:pPr>
            <w:r w:rsidRPr="00262097">
              <w:rPr>
                <w:rFonts w:eastAsia="Times New Roman" w:cs="Times New Roman"/>
                <w:sz w:val="18"/>
                <w:szCs w:val="18"/>
              </w:rPr>
              <w:t>A1 – Topography</w:t>
            </w:r>
          </w:p>
        </w:tc>
        <w:tc>
          <w:tcPr>
            <w:tcW w:w="1296" w:type="dxa"/>
          </w:tcPr>
          <w:p w14:paraId="66135B0F" w14:textId="7D0A263B" w:rsidR="00785EB9" w:rsidRPr="00262097" w:rsidRDefault="001F6A1B" w:rsidP="000F61F0">
            <w:pPr>
              <w:rPr>
                <w:rFonts w:eastAsia="Times New Roman" w:cs="Times New Roman"/>
                <w:sz w:val="18"/>
                <w:szCs w:val="18"/>
              </w:rPr>
            </w:pPr>
            <w:r w:rsidRPr="00262097">
              <w:rPr>
                <w:rFonts w:eastAsia="Times New Roman" w:cs="Times New Roman"/>
                <w:sz w:val="18"/>
                <w:szCs w:val="18"/>
              </w:rPr>
              <w:t>Pass/Fail</w:t>
            </w:r>
          </w:p>
        </w:tc>
        <w:tc>
          <w:tcPr>
            <w:tcW w:w="5616" w:type="dxa"/>
          </w:tcPr>
          <w:p w14:paraId="0F99363A" w14:textId="061C2386" w:rsidR="00785EB9" w:rsidRPr="00262097" w:rsidRDefault="001F6A1B" w:rsidP="000F61F0">
            <w:pPr>
              <w:rPr>
                <w:rFonts w:eastAsia="Times New Roman" w:cs="Times New Roman"/>
                <w:sz w:val="18"/>
                <w:szCs w:val="18"/>
                <w:highlight w:val="magenta"/>
              </w:rPr>
            </w:pPr>
            <w:r w:rsidRPr="00262097">
              <w:rPr>
                <w:rFonts w:eastAsia="Times New Roman" w:cs="Times New Roman"/>
                <w:sz w:val="18"/>
                <w:szCs w:val="18"/>
              </w:rPr>
              <w:t>LiDAR was used in effective study / LiDAR sources available are a significant improvement from effective topography.</w:t>
            </w:r>
          </w:p>
        </w:tc>
      </w:tr>
      <w:tr w:rsidR="00785EB9" w:rsidRPr="00ED1F79" w14:paraId="0E55361D" w14:textId="77777777" w:rsidTr="000F61F0">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4832C0A3" w14:textId="77777777" w:rsidR="00785EB9" w:rsidRPr="00262097" w:rsidRDefault="00785EB9" w:rsidP="000F61F0">
            <w:pPr>
              <w:rPr>
                <w:rFonts w:eastAsia="Times New Roman" w:cs="Times New Roman"/>
                <w:sz w:val="18"/>
                <w:szCs w:val="18"/>
              </w:rPr>
            </w:pPr>
            <w:r w:rsidRPr="00262097">
              <w:rPr>
                <w:rFonts w:eastAsia="Times New Roman" w:cs="Times New Roman"/>
                <w:sz w:val="18"/>
                <w:szCs w:val="18"/>
              </w:rPr>
              <w:t>A2 – Hydrology</w:t>
            </w:r>
          </w:p>
        </w:tc>
        <w:tc>
          <w:tcPr>
            <w:tcW w:w="1296" w:type="dxa"/>
          </w:tcPr>
          <w:p w14:paraId="5E151AC2" w14:textId="77777777" w:rsidR="00785EB9" w:rsidRPr="00262097" w:rsidRDefault="00785EB9" w:rsidP="000F61F0">
            <w:pPr>
              <w:rPr>
                <w:rFonts w:eastAsia="Times New Roman" w:cs="Times New Roman"/>
                <w:sz w:val="18"/>
                <w:szCs w:val="18"/>
                <w:highlight w:val="magenta"/>
              </w:rPr>
            </w:pPr>
            <w:r w:rsidRPr="00262097">
              <w:rPr>
                <w:rFonts w:eastAsia="Times New Roman" w:cs="Times New Roman"/>
                <w:sz w:val="18"/>
                <w:szCs w:val="18"/>
              </w:rPr>
              <w:t xml:space="preserve">Pass/Fail </w:t>
            </w:r>
          </w:p>
        </w:tc>
        <w:tc>
          <w:tcPr>
            <w:tcW w:w="5616" w:type="dxa"/>
          </w:tcPr>
          <w:p w14:paraId="6AB073BE" w14:textId="76EA213A" w:rsidR="00785EB9" w:rsidRPr="00262097" w:rsidRDefault="001F6A1B" w:rsidP="000F61F0">
            <w:pPr>
              <w:pStyle w:val="2Body-Text"/>
              <w:rPr>
                <w:color w:val="FF0000"/>
                <w:sz w:val="18"/>
                <w:szCs w:val="18"/>
              </w:rPr>
            </w:pPr>
            <w:r w:rsidRPr="00262097">
              <w:rPr>
                <w:color w:val="auto"/>
                <w:sz w:val="18"/>
                <w:szCs w:val="18"/>
              </w:rPr>
              <w:t>Regression equations not used in effective study/New equations have been published since those used in effective study</w:t>
            </w:r>
          </w:p>
        </w:tc>
      </w:tr>
      <w:tr w:rsidR="00785EB9" w:rsidRPr="00ED1F79" w14:paraId="36338150"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7609B433" w14:textId="77777777" w:rsidR="00785EB9" w:rsidRPr="00262097" w:rsidRDefault="00785EB9" w:rsidP="000F61F0">
            <w:pPr>
              <w:rPr>
                <w:rFonts w:eastAsia="Times New Roman" w:cs="Times New Roman"/>
                <w:sz w:val="18"/>
                <w:szCs w:val="18"/>
              </w:rPr>
            </w:pPr>
            <w:r w:rsidRPr="00262097">
              <w:rPr>
                <w:rFonts w:eastAsia="Times New Roman" w:cs="Times New Roman"/>
                <w:sz w:val="18"/>
                <w:szCs w:val="18"/>
              </w:rPr>
              <w:t>A3 – Development</w:t>
            </w:r>
          </w:p>
        </w:tc>
        <w:tc>
          <w:tcPr>
            <w:tcW w:w="1296" w:type="dxa"/>
          </w:tcPr>
          <w:p w14:paraId="6D52F52C" w14:textId="0A78278E" w:rsidR="00785EB9" w:rsidRPr="00262097" w:rsidRDefault="00785EB9" w:rsidP="001F6A1B">
            <w:pPr>
              <w:rPr>
                <w:rFonts w:eastAsia="Times New Roman" w:cs="Times New Roman"/>
                <w:sz w:val="18"/>
                <w:szCs w:val="18"/>
                <w:highlight w:val="magenta"/>
              </w:rPr>
            </w:pPr>
            <w:r w:rsidRPr="00262097">
              <w:rPr>
                <w:rFonts w:eastAsia="Times New Roman" w:cs="Times New Roman"/>
                <w:sz w:val="18"/>
                <w:szCs w:val="18"/>
              </w:rPr>
              <w:t xml:space="preserve">Pass </w:t>
            </w:r>
          </w:p>
        </w:tc>
        <w:tc>
          <w:tcPr>
            <w:tcW w:w="5616" w:type="dxa"/>
          </w:tcPr>
          <w:p w14:paraId="2294815D" w14:textId="0DD719EE" w:rsidR="00785EB9" w:rsidRPr="00262097" w:rsidRDefault="001F6A1B" w:rsidP="000F61F0">
            <w:pPr>
              <w:rPr>
                <w:rFonts w:ascii="Arial" w:eastAsia="Times New Roman" w:hAnsi="Arial" w:cs="Times New Roman"/>
                <w:color w:val="FF0000"/>
                <w:sz w:val="18"/>
                <w:szCs w:val="18"/>
                <w:highlight w:val="magenta"/>
              </w:rPr>
            </w:pPr>
            <w:r w:rsidRPr="00262097">
              <w:rPr>
                <w:rFonts w:eastAsia="Times New Roman" w:cs="Times New Roman"/>
                <w:color w:val="auto"/>
                <w:sz w:val="18"/>
                <w:szCs w:val="18"/>
              </w:rPr>
              <w:t>Watershed does not meet urban threshold</w:t>
            </w:r>
          </w:p>
        </w:tc>
      </w:tr>
    </w:tbl>
    <w:p w14:paraId="483DD9EC" w14:textId="77777777" w:rsidR="00785EB9" w:rsidRPr="00785EB9" w:rsidRDefault="00785EB9" w:rsidP="00785EB9">
      <w:pPr>
        <w:pStyle w:val="BodyText"/>
      </w:pPr>
    </w:p>
    <w:p w14:paraId="5A4FF4BD" w14:textId="454AA3B4" w:rsidR="00E209B0" w:rsidRDefault="00E209B0" w:rsidP="00E209B0">
      <w:pPr>
        <w:pStyle w:val="Heading3"/>
      </w:pPr>
      <w:bookmarkStart w:id="296" w:name="_Toc478072918"/>
      <w:bookmarkStart w:id="297" w:name="_Toc51846047"/>
      <w:bookmarkStart w:id="298" w:name="_Toc106979731"/>
      <w:r w:rsidRPr="00A74C69">
        <w:t>Validation Check A4 – Check of Studies Backed by Technical Data</w:t>
      </w:r>
      <w:bookmarkEnd w:id="296"/>
      <w:bookmarkEnd w:id="297"/>
      <w:bookmarkEnd w:id="298"/>
    </w:p>
    <w:p w14:paraId="6413D8CF" w14:textId="77777777" w:rsidR="001F6A1B" w:rsidRDefault="001F6A1B" w:rsidP="001F6A1B">
      <w:pPr>
        <w:pStyle w:val="BodyText"/>
      </w:pPr>
      <w:r>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p>
    <w:p w14:paraId="4D4C580C" w14:textId="68717708" w:rsidR="003521F5" w:rsidRPr="003521F5" w:rsidRDefault="001F6A1B" w:rsidP="001F6A1B">
      <w:pPr>
        <w:pStyle w:val="BodyText"/>
      </w:pPr>
      <w:r>
        <w:t>Streams in Brazoria County are not known to be model-backed and fail this check. All other streams in this watershed  have model-backed effective studies and, therefore, pass this check</w:t>
      </w:r>
      <w:r w:rsidR="003521F5" w:rsidRPr="00776761">
        <w:t xml:space="preserve">.  </w:t>
      </w:r>
    </w:p>
    <w:p w14:paraId="4E0A0901" w14:textId="54824FB8" w:rsidR="00BA7A78" w:rsidRPr="00DC368E" w:rsidRDefault="00DC368E" w:rsidP="00E209B0">
      <w:pPr>
        <w:pStyle w:val="Heading3"/>
      </w:pPr>
      <w:bookmarkStart w:id="299" w:name="_Toc106979732"/>
      <w:r w:rsidRPr="001F4E43">
        <w:t>Validation Check A5 – Comparison of BLE and Effective Zone A</w:t>
      </w:r>
      <w:bookmarkEnd w:id="299"/>
      <w:r w:rsidRPr="00DC368E">
        <w:t xml:space="preserve"> </w:t>
      </w:r>
    </w:p>
    <w:p w14:paraId="209611E3" w14:textId="77777777" w:rsidR="00DC368E" w:rsidRPr="00DC368E" w:rsidRDefault="00DC368E" w:rsidP="00DC368E">
      <w:pPr>
        <w:pStyle w:val="BodyText"/>
        <w:rPr>
          <w:rFonts w:eastAsia="Times New Roman"/>
          <w:szCs w:val="26"/>
        </w:rPr>
      </w:pPr>
      <w:r w:rsidRPr="00DC368E">
        <w:rPr>
          <w:rFonts w:eastAsia="Times New Roman"/>
          <w:szCs w:val="26"/>
        </w:rPr>
        <w:t>The BLE /effective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3838F14E" w14:textId="4D28D257" w:rsidR="00DC368E" w:rsidRPr="00DC368E" w:rsidRDefault="00DC368E" w:rsidP="00DC368E">
      <w:pPr>
        <w:pStyle w:val="BodyText"/>
        <w:numPr>
          <w:ilvl w:val="0"/>
          <w:numId w:val="33"/>
        </w:numPr>
        <w:rPr>
          <w:rFonts w:eastAsia="Times New Roman"/>
          <w:szCs w:val="26"/>
        </w:rPr>
      </w:pPr>
      <w:r w:rsidRPr="00DC368E">
        <w:rPr>
          <w:rFonts w:eastAsia="Times New Roman"/>
          <w:szCs w:val="26"/>
        </w:rPr>
        <w:t>Vertical Tolerance:  +/-  5 feet (one-half contour interval of effective topographic source).</w:t>
      </w:r>
    </w:p>
    <w:p w14:paraId="7B8E0DE1" w14:textId="7CA29B6F" w:rsidR="00DC368E" w:rsidRPr="00DC368E" w:rsidRDefault="00DC368E" w:rsidP="00DC368E">
      <w:pPr>
        <w:pStyle w:val="BodyText"/>
        <w:numPr>
          <w:ilvl w:val="0"/>
          <w:numId w:val="33"/>
        </w:numPr>
        <w:rPr>
          <w:rFonts w:eastAsia="Times New Roman"/>
          <w:szCs w:val="26"/>
        </w:rPr>
      </w:pPr>
      <w:r w:rsidRPr="00DC368E">
        <w:rPr>
          <w:rFonts w:eastAsia="Times New Roman"/>
          <w:szCs w:val="26"/>
        </w:rPr>
        <w:t>Horizontal Tolerance:  +/- 75 feet (standard horizontal tolerance for BLE comparison testing).</w:t>
      </w:r>
    </w:p>
    <w:p w14:paraId="41641FA9" w14:textId="129D8001" w:rsidR="00DB3CFE" w:rsidRDefault="00DC368E" w:rsidP="00DC368E">
      <w:pPr>
        <w:pStyle w:val="BodyText"/>
        <w:rPr>
          <w:rFonts w:eastAsia="Times New Roman"/>
          <w:szCs w:val="26"/>
        </w:rPr>
      </w:pPr>
      <w:r w:rsidRPr="00DC368E">
        <w:rPr>
          <w:rFonts w:eastAsia="Times New Roman"/>
          <w:szCs w:val="26"/>
        </w:rPr>
        <w:t xml:space="preserve">Comparison results for thse streams were grouped at the HUC-12 level and are summarized in </w:t>
      </w:r>
      <w:r w:rsidR="007E3CB5">
        <w:rPr>
          <w:rFonts w:eastAsia="Times New Roman"/>
          <w:szCs w:val="26"/>
        </w:rPr>
        <w:fldChar w:fldCharType="begin"/>
      </w:r>
      <w:r w:rsidR="007E3CB5">
        <w:rPr>
          <w:rFonts w:eastAsia="Times New Roman"/>
          <w:szCs w:val="26"/>
        </w:rPr>
        <w:instrText xml:space="preserve"> REF _Ref495418479 \h </w:instrText>
      </w:r>
      <w:r w:rsidR="007E3CB5">
        <w:rPr>
          <w:rFonts w:eastAsia="Times New Roman"/>
          <w:szCs w:val="26"/>
        </w:rPr>
      </w:r>
      <w:r w:rsidR="007E3CB5">
        <w:rPr>
          <w:rFonts w:eastAsia="Times New Roman"/>
          <w:szCs w:val="26"/>
        </w:rPr>
        <w:fldChar w:fldCharType="separate"/>
      </w:r>
      <w:r w:rsidR="009258DA" w:rsidRPr="007E3CB5">
        <w:t xml:space="preserve">Table </w:t>
      </w:r>
      <w:r w:rsidR="009258DA">
        <w:rPr>
          <w:noProof/>
        </w:rPr>
        <w:t>10</w:t>
      </w:r>
      <w:r w:rsidR="007E3CB5">
        <w:rPr>
          <w:rFonts w:eastAsia="Times New Roman"/>
          <w:szCs w:val="26"/>
        </w:rPr>
        <w:fldChar w:fldCharType="end"/>
      </w:r>
      <w:r w:rsidRPr="00DC368E">
        <w:rPr>
          <w:rFonts w:eastAsia="Times New Roman"/>
          <w:szCs w:val="26"/>
        </w:rPr>
        <w:t xml:space="preserve"> to better understand the general health of the HUC-12 watershed, but the validation check was performed at the stream level. Streams where the percentage of passing FBS sample points is greater than or equal to 85% are marked as “Pass”, otherwise marked as “Fail”.</w:t>
      </w:r>
    </w:p>
    <w:p w14:paraId="1EFFED05" w14:textId="5B34A3F8" w:rsidR="00F2715C" w:rsidRDefault="00F2715C">
      <w:pPr>
        <w:tabs>
          <w:tab w:val="clear" w:pos="284"/>
        </w:tabs>
        <w:spacing w:line="240" w:lineRule="auto"/>
        <w:rPr>
          <w:rFonts w:eastAsia="Times New Roman"/>
          <w:szCs w:val="26"/>
        </w:rPr>
      </w:pPr>
      <w:r>
        <w:rPr>
          <w:rFonts w:eastAsia="Times New Roman"/>
          <w:szCs w:val="26"/>
        </w:rPr>
        <w:br w:type="page"/>
      </w:r>
    </w:p>
    <w:p w14:paraId="61188927" w14:textId="36917795" w:rsidR="007E3CB5" w:rsidRDefault="007E3CB5" w:rsidP="007E3CB5">
      <w:pPr>
        <w:pStyle w:val="Caption"/>
        <w:jc w:val="center"/>
      </w:pPr>
      <w:bookmarkStart w:id="300" w:name="_Ref495418479"/>
      <w:bookmarkStart w:id="301" w:name="_Ref80561397"/>
      <w:bookmarkStart w:id="302" w:name="_Toc106979762"/>
      <w:r w:rsidRPr="007E3CB5">
        <w:lastRenderedPageBreak/>
        <w:t xml:space="preserve">Table </w:t>
      </w:r>
      <w:r w:rsidRPr="007E3CB5">
        <w:fldChar w:fldCharType="begin"/>
      </w:r>
      <w:r w:rsidRPr="007E3CB5">
        <w:instrText xml:space="preserve"> SEQ Table \* ARABIC </w:instrText>
      </w:r>
      <w:r w:rsidRPr="007E3CB5">
        <w:fldChar w:fldCharType="separate"/>
      </w:r>
      <w:r w:rsidR="009258DA">
        <w:rPr>
          <w:noProof/>
        </w:rPr>
        <w:t>10</w:t>
      </w:r>
      <w:r w:rsidRPr="007E3CB5">
        <w:rPr>
          <w:noProof/>
        </w:rPr>
        <w:fldChar w:fldCharType="end"/>
      </w:r>
      <w:bookmarkEnd w:id="300"/>
      <w:r w:rsidRPr="007E3CB5">
        <w:t>: BLE Comparison Results</w:t>
      </w:r>
      <w:bookmarkEnd w:id="301"/>
      <w:bookmarkEnd w:id="302"/>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B857CF" w14:paraId="62796038" w14:textId="77777777" w:rsidTr="00BC6495">
        <w:trPr>
          <w:trHeight w:val="288"/>
          <w:jc w:val="center"/>
        </w:trPr>
        <w:tc>
          <w:tcPr>
            <w:tcW w:w="4500" w:type="dxa"/>
            <w:gridSpan w:val="2"/>
            <w:shd w:val="clear" w:color="auto" w:fill="00B5E2" w:themeFill="accent1"/>
            <w:vAlign w:val="center"/>
          </w:tcPr>
          <w:p w14:paraId="0EE9F6DB" w14:textId="77777777" w:rsidR="00B857CF" w:rsidRPr="00B857CF" w:rsidRDefault="00B857CF" w:rsidP="00A40BB9">
            <w:pPr>
              <w:jc w:val="center"/>
              <w:rPr>
                <w:rFonts w:ascii="Calibri" w:hAnsi="Calibri"/>
                <w:b/>
                <w:color w:val="FFFFFF"/>
                <w:sz w:val="22"/>
                <w:szCs w:val="22"/>
              </w:rPr>
            </w:pPr>
            <w:r w:rsidRPr="00B857CF">
              <w:rPr>
                <w:rFonts w:ascii="Calibri" w:hAnsi="Calibri"/>
                <w:b/>
                <w:color w:val="FFFFFF"/>
                <w:sz w:val="22"/>
                <w:szCs w:val="22"/>
              </w:rPr>
              <w:t>HUC-12 Watershed</w:t>
            </w:r>
          </w:p>
        </w:tc>
        <w:tc>
          <w:tcPr>
            <w:tcW w:w="810" w:type="dxa"/>
            <w:vMerge w:val="restart"/>
            <w:shd w:val="clear" w:color="auto" w:fill="00B5E2" w:themeFill="accent1"/>
            <w:vAlign w:val="center"/>
          </w:tcPr>
          <w:p w14:paraId="40AFF279" w14:textId="77777777" w:rsidR="00B857CF" w:rsidRPr="00B857CF" w:rsidRDefault="00B857CF" w:rsidP="00A40BB9">
            <w:pPr>
              <w:jc w:val="center"/>
              <w:rPr>
                <w:rFonts w:ascii="Calibri" w:hAnsi="Calibri"/>
                <w:b/>
                <w:color w:val="FFFFFF"/>
                <w:sz w:val="22"/>
                <w:szCs w:val="22"/>
              </w:rPr>
            </w:pPr>
            <w:r w:rsidRPr="00B857CF">
              <w:rPr>
                <w:rFonts w:ascii="Calibri" w:hAnsi="Calibri"/>
                <w:b/>
                <w:color w:val="FFFFFF"/>
                <w:sz w:val="22"/>
                <w:szCs w:val="22"/>
              </w:rPr>
              <w:t>Total FBS points</w:t>
            </w:r>
          </w:p>
        </w:tc>
        <w:tc>
          <w:tcPr>
            <w:tcW w:w="810" w:type="dxa"/>
            <w:vMerge w:val="restart"/>
            <w:shd w:val="clear" w:color="auto" w:fill="00B5E2" w:themeFill="accent1"/>
            <w:vAlign w:val="center"/>
          </w:tcPr>
          <w:p w14:paraId="38F5DE4E" w14:textId="77777777" w:rsidR="00B857CF" w:rsidRPr="00B857CF" w:rsidRDefault="00B857CF" w:rsidP="00A40BB9">
            <w:pPr>
              <w:jc w:val="center"/>
              <w:rPr>
                <w:rFonts w:ascii="Calibri" w:hAnsi="Calibri"/>
                <w:b/>
                <w:color w:val="FFFFFF"/>
                <w:sz w:val="22"/>
                <w:szCs w:val="22"/>
              </w:rPr>
            </w:pPr>
            <w:r w:rsidRPr="00B857CF">
              <w:rPr>
                <w:rFonts w:ascii="Calibri" w:hAnsi="Calibri"/>
                <w:b/>
                <w:color w:val="FFFFFF"/>
                <w:sz w:val="22"/>
                <w:szCs w:val="22"/>
              </w:rPr>
              <w:t>Fail</w:t>
            </w:r>
          </w:p>
        </w:tc>
        <w:tc>
          <w:tcPr>
            <w:tcW w:w="810" w:type="dxa"/>
            <w:vMerge w:val="restart"/>
            <w:shd w:val="clear" w:color="auto" w:fill="00B5E2" w:themeFill="accent1"/>
            <w:vAlign w:val="center"/>
          </w:tcPr>
          <w:p w14:paraId="4B5E21B7" w14:textId="77777777" w:rsidR="00B857CF" w:rsidRPr="00B857CF" w:rsidRDefault="00B857CF" w:rsidP="00A40BB9">
            <w:pPr>
              <w:jc w:val="center"/>
              <w:rPr>
                <w:rFonts w:ascii="Calibri" w:hAnsi="Calibri"/>
                <w:b/>
                <w:color w:val="FFFFFF"/>
                <w:sz w:val="22"/>
                <w:szCs w:val="22"/>
              </w:rPr>
            </w:pPr>
            <w:r w:rsidRPr="00B857CF">
              <w:rPr>
                <w:rFonts w:ascii="Calibri" w:hAnsi="Calibri"/>
                <w:b/>
                <w:color w:val="FFFFFF"/>
                <w:sz w:val="22"/>
                <w:szCs w:val="22"/>
              </w:rPr>
              <w:t>Pass</w:t>
            </w:r>
          </w:p>
        </w:tc>
        <w:tc>
          <w:tcPr>
            <w:tcW w:w="720" w:type="dxa"/>
            <w:vMerge w:val="restart"/>
            <w:shd w:val="clear" w:color="auto" w:fill="00B5E2" w:themeFill="accent1"/>
            <w:vAlign w:val="center"/>
          </w:tcPr>
          <w:p w14:paraId="754038FA" w14:textId="77777777" w:rsidR="00B857CF" w:rsidRPr="00B857CF" w:rsidRDefault="00B857CF" w:rsidP="00A40BB9">
            <w:pPr>
              <w:jc w:val="center"/>
              <w:rPr>
                <w:rFonts w:ascii="Calibri" w:hAnsi="Calibri"/>
                <w:b/>
                <w:color w:val="FFFFFF"/>
                <w:sz w:val="22"/>
                <w:szCs w:val="22"/>
              </w:rPr>
            </w:pPr>
            <w:r w:rsidRPr="00B857CF">
              <w:rPr>
                <w:rFonts w:ascii="Calibri" w:hAnsi="Calibri"/>
                <w:b/>
                <w:color w:val="FFFFFF"/>
                <w:sz w:val="22"/>
                <w:szCs w:val="22"/>
              </w:rPr>
              <w:t>%Pass</w:t>
            </w:r>
          </w:p>
        </w:tc>
        <w:tc>
          <w:tcPr>
            <w:tcW w:w="1350" w:type="dxa"/>
            <w:vMerge w:val="restart"/>
            <w:shd w:val="clear" w:color="auto" w:fill="00B5E2" w:themeFill="accent1"/>
            <w:vAlign w:val="center"/>
          </w:tcPr>
          <w:p w14:paraId="3BD6C44F" w14:textId="77777777" w:rsidR="00B857CF" w:rsidRPr="00B857CF" w:rsidRDefault="00B857CF" w:rsidP="00A40BB9">
            <w:pPr>
              <w:jc w:val="center"/>
              <w:rPr>
                <w:rFonts w:ascii="Calibri" w:hAnsi="Calibri"/>
                <w:b/>
                <w:color w:val="FFFFFF"/>
                <w:sz w:val="22"/>
                <w:szCs w:val="22"/>
              </w:rPr>
            </w:pPr>
            <w:r w:rsidRPr="00B857CF">
              <w:rPr>
                <w:rFonts w:ascii="Calibri" w:hAnsi="Calibri"/>
                <w:b/>
                <w:color w:val="FFFFFF"/>
                <w:sz w:val="22"/>
                <w:szCs w:val="22"/>
              </w:rPr>
              <w:t>BLE Comparison Pass? (&gt;85%)</w:t>
            </w:r>
          </w:p>
        </w:tc>
        <w:tc>
          <w:tcPr>
            <w:tcW w:w="990" w:type="dxa"/>
            <w:vMerge w:val="restart"/>
            <w:shd w:val="clear" w:color="auto" w:fill="00B5E2" w:themeFill="accent1"/>
            <w:vAlign w:val="center"/>
          </w:tcPr>
          <w:p w14:paraId="3935DD59" w14:textId="77777777" w:rsidR="00B857CF" w:rsidRPr="00B857CF" w:rsidRDefault="00B857CF" w:rsidP="00A40BB9">
            <w:pPr>
              <w:jc w:val="center"/>
              <w:rPr>
                <w:rFonts w:ascii="Calibri" w:hAnsi="Calibri"/>
                <w:b/>
                <w:color w:val="FFFFFF"/>
                <w:sz w:val="22"/>
                <w:szCs w:val="22"/>
              </w:rPr>
            </w:pPr>
            <w:r w:rsidRPr="00B857CF">
              <w:rPr>
                <w:rFonts w:ascii="Calibri" w:hAnsi="Calibri"/>
                <w:b/>
                <w:color w:val="FFFFFF"/>
                <w:sz w:val="22"/>
                <w:szCs w:val="22"/>
              </w:rPr>
              <w:t>Priority Score</w:t>
            </w:r>
          </w:p>
        </w:tc>
      </w:tr>
      <w:tr w:rsidR="00B857CF" w14:paraId="205BA4DA" w14:textId="77777777" w:rsidTr="00BC6495">
        <w:trPr>
          <w:trHeight w:val="288"/>
          <w:jc w:val="center"/>
        </w:trPr>
        <w:tc>
          <w:tcPr>
            <w:tcW w:w="2790" w:type="dxa"/>
            <w:tcBorders>
              <w:bottom w:val="single" w:sz="4" w:space="0" w:color="3379BD"/>
            </w:tcBorders>
            <w:shd w:val="clear" w:color="auto" w:fill="00B5E2" w:themeFill="accent1"/>
          </w:tcPr>
          <w:p w14:paraId="656D29B8" w14:textId="77777777" w:rsidR="00B857CF" w:rsidRPr="00B857CF" w:rsidRDefault="00B857CF" w:rsidP="00A40BB9">
            <w:pPr>
              <w:rPr>
                <w:rFonts w:ascii="Calibri" w:hAnsi="Calibri"/>
                <w:b/>
                <w:color w:val="FFFFFF"/>
                <w:sz w:val="22"/>
                <w:szCs w:val="22"/>
              </w:rPr>
            </w:pPr>
            <w:r w:rsidRPr="00B857CF">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27E66ED5" w14:textId="77777777" w:rsidR="00B857CF" w:rsidRPr="00B857CF" w:rsidRDefault="00B857CF" w:rsidP="00A40BB9">
            <w:pPr>
              <w:rPr>
                <w:rFonts w:ascii="Calibri" w:hAnsi="Calibri"/>
                <w:b/>
                <w:color w:val="FFFFFF"/>
                <w:sz w:val="22"/>
                <w:szCs w:val="22"/>
              </w:rPr>
            </w:pPr>
            <w:r w:rsidRPr="00B857CF">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4E36A5F0" w14:textId="77777777" w:rsidR="00B857CF" w:rsidRPr="00B857CF" w:rsidRDefault="00B857CF" w:rsidP="00A40BB9">
            <w:pPr>
              <w:jc w:val="right"/>
              <w:rPr>
                <w:rFonts w:ascii="Calibri" w:hAnsi="Calibri"/>
                <w:b/>
                <w:color w:val="FFFFFF"/>
                <w:sz w:val="22"/>
                <w:szCs w:val="22"/>
              </w:rPr>
            </w:pPr>
          </w:p>
        </w:tc>
        <w:tc>
          <w:tcPr>
            <w:tcW w:w="810" w:type="dxa"/>
            <w:vMerge/>
            <w:tcBorders>
              <w:bottom w:val="single" w:sz="4" w:space="0" w:color="3379BD"/>
            </w:tcBorders>
            <w:shd w:val="clear" w:color="auto" w:fill="00B5E2" w:themeFill="accent1"/>
          </w:tcPr>
          <w:p w14:paraId="2188C9BF" w14:textId="77777777" w:rsidR="00B857CF" w:rsidRPr="00B857CF" w:rsidRDefault="00B857CF" w:rsidP="00A40BB9">
            <w:pPr>
              <w:jc w:val="center"/>
              <w:rPr>
                <w:rFonts w:ascii="Calibri" w:hAnsi="Calibri"/>
                <w:b/>
                <w:color w:val="FFFFFF"/>
                <w:sz w:val="22"/>
                <w:szCs w:val="22"/>
              </w:rPr>
            </w:pPr>
          </w:p>
        </w:tc>
        <w:tc>
          <w:tcPr>
            <w:tcW w:w="810" w:type="dxa"/>
            <w:vMerge/>
            <w:tcBorders>
              <w:bottom w:val="single" w:sz="4" w:space="0" w:color="3379BD"/>
            </w:tcBorders>
            <w:shd w:val="clear" w:color="auto" w:fill="00B5E2" w:themeFill="accent1"/>
          </w:tcPr>
          <w:p w14:paraId="17B06AE6" w14:textId="77777777" w:rsidR="00B857CF" w:rsidRPr="00B857CF" w:rsidRDefault="00B857CF" w:rsidP="00A40BB9">
            <w:pPr>
              <w:jc w:val="center"/>
              <w:rPr>
                <w:rFonts w:ascii="Calibri" w:hAnsi="Calibri"/>
                <w:b/>
                <w:color w:val="FFFFFF"/>
                <w:sz w:val="22"/>
                <w:szCs w:val="22"/>
              </w:rPr>
            </w:pPr>
          </w:p>
        </w:tc>
        <w:tc>
          <w:tcPr>
            <w:tcW w:w="720" w:type="dxa"/>
            <w:vMerge/>
            <w:tcBorders>
              <w:bottom w:val="single" w:sz="4" w:space="0" w:color="3379BD"/>
            </w:tcBorders>
            <w:shd w:val="clear" w:color="auto" w:fill="00B5E2" w:themeFill="accent1"/>
          </w:tcPr>
          <w:p w14:paraId="6601AA1B" w14:textId="77777777" w:rsidR="00B857CF" w:rsidRPr="00B857CF" w:rsidRDefault="00B857CF" w:rsidP="00A40BB9">
            <w:pPr>
              <w:jc w:val="center"/>
              <w:rPr>
                <w:rFonts w:ascii="Calibri" w:hAnsi="Calibri"/>
                <w:b/>
                <w:color w:val="FFFFFF"/>
                <w:sz w:val="22"/>
                <w:szCs w:val="22"/>
              </w:rPr>
            </w:pPr>
          </w:p>
        </w:tc>
        <w:tc>
          <w:tcPr>
            <w:tcW w:w="1350" w:type="dxa"/>
            <w:vMerge/>
            <w:tcBorders>
              <w:bottom w:val="single" w:sz="4" w:space="0" w:color="3379BD"/>
            </w:tcBorders>
            <w:shd w:val="clear" w:color="auto" w:fill="00B5E2" w:themeFill="accent1"/>
          </w:tcPr>
          <w:p w14:paraId="68E7C29F" w14:textId="77777777" w:rsidR="00B857CF" w:rsidRPr="00B857CF" w:rsidRDefault="00B857CF" w:rsidP="00A40BB9">
            <w:pPr>
              <w:jc w:val="center"/>
              <w:rPr>
                <w:rFonts w:ascii="Calibri" w:hAnsi="Calibri"/>
                <w:b/>
                <w:color w:val="FFFFFF"/>
                <w:sz w:val="22"/>
                <w:szCs w:val="22"/>
              </w:rPr>
            </w:pPr>
          </w:p>
        </w:tc>
        <w:tc>
          <w:tcPr>
            <w:tcW w:w="990" w:type="dxa"/>
            <w:vMerge/>
            <w:tcBorders>
              <w:bottom w:val="single" w:sz="4" w:space="0" w:color="3379BD"/>
            </w:tcBorders>
            <w:shd w:val="clear" w:color="auto" w:fill="00B5E2" w:themeFill="accent1"/>
          </w:tcPr>
          <w:p w14:paraId="1E222E6C" w14:textId="77777777" w:rsidR="00B857CF" w:rsidRPr="00B857CF" w:rsidRDefault="00B857CF" w:rsidP="00A40BB9">
            <w:pPr>
              <w:jc w:val="center"/>
              <w:rPr>
                <w:rFonts w:ascii="Calibri" w:hAnsi="Calibri"/>
                <w:b/>
                <w:color w:val="FFFFFF"/>
                <w:sz w:val="22"/>
                <w:szCs w:val="22"/>
              </w:rPr>
            </w:pPr>
          </w:p>
        </w:tc>
      </w:tr>
      <w:tr w:rsidR="0061273F" w14:paraId="28021AB7" w14:textId="77777777" w:rsidTr="00B857CF">
        <w:trPr>
          <w:trHeight w:val="413"/>
          <w:jc w:val="center"/>
        </w:trPr>
        <w:tc>
          <w:tcPr>
            <w:tcW w:w="2790" w:type="dxa"/>
            <w:shd w:val="clear" w:color="auto" w:fill="F2F2F2" w:themeFill="background1" w:themeFillShade="F2"/>
          </w:tcPr>
          <w:p w14:paraId="76CFFAD6" w14:textId="290E9C3F" w:rsidR="0061273F" w:rsidRPr="00BA0E2B" w:rsidRDefault="0061273F" w:rsidP="00121695">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eastAsia="Times New Roman" w:hAnsi="Calibri" w:cs="Calibri"/>
                <w:color w:val="000000"/>
                <w:sz w:val="22"/>
                <w:szCs w:val="22"/>
              </w:rPr>
              <w:t xml:space="preserve">East Matagorda </w:t>
            </w:r>
            <w:r w:rsidR="000A39A6">
              <w:rPr>
                <w:rFonts w:ascii="Calibri" w:eastAsia="Times New Roman" w:hAnsi="Calibri" w:cs="Calibri"/>
                <w:color w:val="000000"/>
                <w:sz w:val="22"/>
                <w:szCs w:val="22"/>
              </w:rPr>
              <w:t xml:space="preserve">Bay </w:t>
            </w:r>
            <w:r w:rsidRPr="00BA0E2B">
              <w:rPr>
                <w:rFonts w:ascii="Calibri" w:eastAsia="Times New Roman" w:hAnsi="Calibri" w:cs="Calibri"/>
                <w:color w:val="000000"/>
                <w:sz w:val="22"/>
                <w:szCs w:val="22"/>
              </w:rPr>
              <w:t>Watershed</w:t>
            </w:r>
          </w:p>
        </w:tc>
        <w:tc>
          <w:tcPr>
            <w:tcW w:w="1710" w:type="dxa"/>
            <w:shd w:val="clear" w:color="auto" w:fill="F2F2F2" w:themeFill="background1" w:themeFillShade="F2"/>
            <w:vAlign w:val="center"/>
          </w:tcPr>
          <w:p w14:paraId="23D6D410" w14:textId="46254128" w:rsidR="0061273F" w:rsidRPr="00BA0E2B" w:rsidRDefault="0061273F"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eastAsia="Times New Roman" w:hAnsi="Calibri" w:cs="Calibri"/>
                <w:color w:val="000000"/>
                <w:sz w:val="22"/>
                <w:szCs w:val="22"/>
              </w:rPr>
              <w:t>All Streams</w:t>
            </w:r>
          </w:p>
        </w:tc>
        <w:tc>
          <w:tcPr>
            <w:tcW w:w="810" w:type="dxa"/>
            <w:shd w:val="clear" w:color="auto" w:fill="F2F2F2" w:themeFill="background1" w:themeFillShade="F2"/>
            <w:vAlign w:val="center"/>
          </w:tcPr>
          <w:p w14:paraId="03922815" w14:textId="62850FE5" w:rsidR="0061273F" w:rsidRPr="0061273F" w:rsidRDefault="0061273F" w:rsidP="00B857CF">
            <w:pPr>
              <w:jc w:val="center"/>
              <w:rPr>
                <w:rFonts w:ascii="Calibri" w:hAnsi="Calibri" w:cs="Arial"/>
                <w:sz w:val="22"/>
                <w:szCs w:val="22"/>
              </w:rPr>
            </w:pPr>
            <w:r w:rsidRPr="0061273F">
              <w:rPr>
                <w:rFonts w:ascii="Calibri" w:hAnsi="Calibri"/>
                <w:sz w:val="22"/>
                <w:szCs w:val="22"/>
              </w:rPr>
              <w:t>26,460</w:t>
            </w:r>
          </w:p>
        </w:tc>
        <w:tc>
          <w:tcPr>
            <w:tcW w:w="810" w:type="dxa"/>
            <w:shd w:val="clear" w:color="auto" w:fill="F2F2F2" w:themeFill="background1" w:themeFillShade="F2"/>
            <w:vAlign w:val="center"/>
          </w:tcPr>
          <w:p w14:paraId="19185EEF" w14:textId="48822C80" w:rsidR="0061273F" w:rsidRPr="0061273F" w:rsidRDefault="0061273F" w:rsidP="00B857CF">
            <w:pPr>
              <w:jc w:val="center"/>
              <w:rPr>
                <w:rFonts w:ascii="Calibri" w:hAnsi="Calibri" w:cs="Arial"/>
                <w:sz w:val="22"/>
                <w:szCs w:val="22"/>
              </w:rPr>
            </w:pPr>
            <w:r w:rsidRPr="0061273F">
              <w:rPr>
                <w:rFonts w:ascii="Calibri" w:hAnsi="Calibri"/>
                <w:sz w:val="22"/>
                <w:szCs w:val="22"/>
              </w:rPr>
              <w:t>4,942</w:t>
            </w:r>
          </w:p>
        </w:tc>
        <w:tc>
          <w:tcPr>
            <w:tcW w:w="810" w:type="dxa"/>
            <w:shd w:val="clear" w:color="auto" w:fill="F2F2F2" w:themeFill="background1" w:themeFillShade="F2"/>
            <w:vAlign w:val="center"/>
          </w:tcPr>
          <w:p w14:paraId="56FEBE3B" w14:textId="160FF316" w:rsidR="0061273F" w:rsidRPr="0061273F" w:rsidRDefault="0061273F" w:rsidP="00B857CF">
            <w:pPr>
              <w:jc w:val="center"/>
              <w:rPr>
                <w:rFonts w:ascii="Calibri" w:hAnsi="Calibri" w:cs="Arial"/>
                <w:sz w:val="22"/>
                <w:szCs w:val="22"/>
              </w:rPr>
            </w:pPr>
            <w:r w:rsidRPr="0061273F">
              <w:rPr>
                <w:rFonts w:ascii="Calibri" w:hAnsi="Calibri"/>
                <w:sz w:val="22"/>
                <w:szCs w:val="22"/>
              </w:rPr>
              <w:t>21,518</w:t>
            </w:r>
          </w:p>
        </w:tc>
        <w:tc>
          <w:tcPr>
            <w:tcW w:w="720" w:type="dxa"/>
            <w:shd w:val="clear" w:color="auto" w:fill="F2F2F2" w:themeFill="background1" w:themeFillShade="F2"/>
            <w:vAlign w:val="center"/>
          </w:tcPr>
          <w:p w14:paraId="05D4BB3F" w14:textId="38FC9581" w:rsidR="0061273F" w:rsidRPr="0061273F" w:rsidRDefault="0061273F"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sidRPr="0061273F">
              <w:rPr>
                <w:rFonts w:ascii="Calibri" w:hAnsi="Calibri"/>
                <w:sz w:val="22"/>
                <w:szCs w:val="22"/>
              </w:rPr>
              <w:t>81%</w:t>
            </w:r>
          </w:p>
        </w:tc>
        <w:tc>
          <w:tcPr>
            <w:tcW w:w="1350" w:type="dxa"/>
            <w:shd w:val="clear" w:color="auto" w:fill="F2F2F2" w:themeFill="background1" w:themeFillShade="F2"/>
            <w:vAlign w:val="center"/>
          </w:tcPr>
          <w:p w14:paraId="4D20233F" w14:textId="309B11F6" w:rsidR="0061273F" w:rsidRPr="0061273F" w:rsidRDefault="00B857CF"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eastAsia="Times New Roman" w:hAnsi="Calibri" w:cs="Calibri"/>
                <w:color w:val="000000"/>
                <w:sz w:val="22"/>
                <w:szCs w:val="22"/>
              </w:rPr>
              <w:t>Fail</w:t>
            </w:r>
          </w:p>
        </w:tc>
        <w:tc>
          <w:tcPr>
            <w:tcW w:w="990" w:type="dxa"/>
            <w:shd w:val="clear" w:color="auto" w:fill="F2F2F2" w:themeFill="background1" w:themeFillShade="F2"/>
            <w:vAlign w:val="center"/>
          </w:tcPr>
          <w:p w14:paraId="64F50D0A" w14:textId="551BE664" w:rsidR="0061273F" w:rsidRPr="0061273F" w:rsidRDefault="0061273F"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p>
        </w:tc>
      </w:tr>
      <w:tr w:rsidR="00456D6B" w14:paraId="6C92CE34" w14:textId="77777777" w:rsidTr="00B857CF">
        <w:trPr>
          <w:trHeight w:val="288"/>
          <w:jc w:val="center"/>
        </w:trPr>
        <w:tc>
          <w:tcPr>
            <w:tcW w:w="2790" w:type="dxa"/>
            <w:tcBorders>
              <w:bottom w:val="single" w:sz="4" w:space="0" w:color="3379BD"/>
            </w:tcBorders>
          </w:tcPr>
          <w:p w14:paraId="73C7AF66" w14:textId="3237EA3F" w:rsidR="00456D6B" w:rsidRPr="00BA0E2B" w:rsidRDefault="00456D6B" w:rsidP="00B857CF">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Boggy Bayou-Caney Creek</w:t>
            </w:r>
          </w:p>
        </w:tc>
        <w:tc>
          <w:tcPr>
            <w:tcW w:w="1710" w:type="dxa"/>
            <w:tcBorders>
              <w:bottom w:val="single" w:sz="4" w:space="0" w:color="3379BD"/>
            </w:tcBorders>
            <w:vAlign w:val="center"/>
          </w:tcPr>
          <w:p w14:paraId="4EA0E2DA" w14:textId="40E36F67" w:rsidR="00456D6B" w:rsidRPr="00BA0E2B"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120904020204</w:t>
            </w:r>
          </w:p>
        </w:tc>
        <w:tc>
          <w:tcPr>
            <w:tcW w:w="810" w:type="dxa"/>
            <w:tcBorders>
              <w:bottom w:val="single" w:sz="4" w:space="0" w:color="3379BD"/>
            </w:tcBorders>
            <w:vAlign w:val="center"/>
          </w:tcPr>
          <w:p w14:paraId="0D2B9659" w14:textId="479E36E3"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3,250</w:t>
            </w:r>
          </w:p>
        </w:tc>
        <w:tc>
          <w:tcPr>
            <w:tcW w:w="810" w:type="dxa"/>
            <w:tcBorders>
              <w:bottom w:val="single" w:sz="4" w:space="0" w:color="3379BD"/>
            </w:tcBorders>
            <w:vAlign w:val="center"/>
          </w:tcPr>
          <w:p w14:paraId="5C337CF1" w14:textId="1BAC6B86"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699</w:t>
            </w:r>
          </w:p>
        </w:tc>
        <w:tc>
          <w:tcPr>
            <w:tcW w:w="810" w:type="dxa"/>
            <w:tcBorders>
              <w:bottom w:val="single" w:sz="4" w:space="0" w:color="3379BD"/>
            </w:tcBorders>
            <w:vAlign w:val="center"/>
          </w:tcPr>
          <w:p w14:paraId="3E4D14A0" w14:textId="40A5AAFA"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2,551</w:t>
            </w:r>
          </w:p>
        </w:tc>
        <w:tc>
          <w:tcPr>
            <w:tcW w:w="720" w:type="dxa"/>
            <w:tcBorders>
              <w:bottom w:val="single" w:sz="4" w:space="0" w:color="3379BD"/>
            </w:tcBorders>
            <w:vAlign w:val="center"/>
          </w:tcPr>
          <w:p w14:paraId="2E1D0742" w14:textId="2E9D149C"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78%</w:t>
            </w:r>
          </w:p>
        </w:tc>
        <w:tc>
          <w:tcPr>
            <w:tcW w:w="1350" w:type="dxa"/>
            <w:tcBorders>
              <w:bottom w:val="single" w:sz="4" w:space="0" w:color="3379BD"/>
            </w:tcBorders>
            <w:vAlign w:val="center"/>
          </w:tcPr>
          <w:p w14:paraId="2AAC2D3E" w14:textId="5B2C6BB4"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tcBorders>
              <w:bottom w:val="single" w:sz="4" w:space="0" w:color="3379BD"/>
            </w:tcBorders>
            <w:vAlign w:val="center"/>
          </w:tcPr>
          <w:p w14:paraId="2A507B31" w14:textId="522CB9B9"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19.4</w:t>
            </w:r>
          </w:p>
        </w:tc>
      </w:tr>
      <w:tr w:rsidR="00456D6B" w14:paraId="065351B3" w14:textId="77777777" w:rsidTr="00B857CF">
        <w:trPr>
          <w:trHeight w:val="288"/>
          <w:jc w:val="center"/>
        </w:trPr>
        <w:tc>
          <w:tcPr>
            <w:tcW w:w="2790" w:type="dxa"/>
            <w:shd w:val="clear" w:color="auto" w:fill="F2F2F2" w:themeFill="background1" w:themeFillShade="F2"/>
          </w:tcPr>
          <w:p w14:paraId="56FDA510" w14:textId="262234D3" w:rsidR="00456D6B" w:rsidRPr="00BA0E2B" w:rsidRDefault="00456D6B" w:rsidP="00B857CF">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East Matagorda Bay</w:t>
            </w:r>
          </w:p>
        </w:tc>
        <w:tc>
          <w:tcPr>
            <w:tcW w:w="1710" w:type="dxa"/>
            <w:shd w:val="clear" w:color="auto" w:fill="F2F2F2" w:themeFill="background1" w:themeFillShade="F2"/>
            <w:vAlign w:val="center"/>
          </w:tcPr>
          <w:p w14:paraId="5BB24089" w14:textId="70358E2B" w:rsidR="00456D6B" w:rsidRPr="00BA0E2B"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120904020400</w:t>
            </w:r>
          </w:p>
        </w:tc>
        <w:tc>
          <w:tcPr>
            <w:tcW w:w="810" w:type="dxa"/>
            <w:shd w:val="clear" w:color="auto" w:fill="F2F2F2" w:themeFill="background1" w:themeFillShade="F2"/>
            <w:vAlign w:val="center"/>
          </w:tcPr>
          <w:p w14:paraId="6062ACEC" w14:textId="18DDC62D"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1,122</w:t>
            </w:r>
          </w:p>
        </w:tc>
        <w:tc>
          <w:tcPr>
            <w:tcW w:w="810" w:type="dxa"/>
            <w:shd w:val="clear" w:color="auto" w:fill="F2F2F2" w:themeFill="background1" w:themeFillShade="F2"/>
            <w:vAlign w:val="center"/>
          </w:tcPr>
          <w:p w14:paraId="4490BBD1" w14:textId="0F086945"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220</w:t>
            </w:r>
          </w:p>
        </w:tc>
        <w:tc>
          <w:tcPr>
            <w:tcW w:w="810" w:type="dxa"/>
            <w:shd w:val="clear" w:color="auto" w:fill="F2F2F2" w:themeFill="background1" w:themeFillShade="F2"/>
            <w:vAlign w:val="center"/>
          </w:tcPr>
          <w:p w14:paraId="7F8211D8" w14:textId="50BB2307"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902</w:t>
            </w:r>
          </w:p>
        </w:tc>
        <w:tc>
          <w:tcPr>
            <w:tcW w:w="720" w:type="dxa"/>
            <w:shd w:val="clear" w:color="auto" w:fill="F2F2F2" w:themeFill="background1" w:themeFillShade="F2"/>
            <w:vAlign w:val="center"/>
          </w:tcPr>
          <w:p w14:paraId="3BF39244" w14:textId="363BAEC4"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80%</w:t>
            </w:r>
          </w:p>
        </w:tc>
        <w:tc>
          <w:tcPr>
            <w:tcW w:w="1350" w:type="dxa"/>
            <w:shd w:val="clear" w:color="auto" w:fill="F2F2F2" w:themeFill="background1" w:themeFillShade="F2"/>
            <w:vAlign w:val="center"/>
          </w:tcPr>
          <w:p w14:paraId="0A3F0BDB" w14:textId="2AAC6C45"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shd w:val="clear" w:color="auto" w:fill="F2F2F2" w:themeFill="background1" w:themeFillShade="F2"/>
            <w:vAlign w:val="center"/>
          </w:tcPr>
          <w:p w14:paraId="2FB6792C" w14:textId="33C26F74"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7.3</w:t>
            </w:r>
          </w:p>
        </w:tc>
      </w:tr>
      <w:tr w:rsidR="00456D6B" w14:paraId="4E1693A3" w14:textId="77777777" w:rsidTr="00B857CF">
        <w:trPr>
          <w:trHeight w:val="288"/>
          <w:jc w:val="center"/>
        </w:trPr>
        <w:tc>
          <w:tcPr>
            <w:tcW w:w="2790" w:type="dxa"/>
            <w:tcBorders>
              <w:bottom w:val="single" w:sz="4" w:space="0" w:color="3379BD"/>
            </w:tcBorders>
          </w:tcPr>
          <w:p w14:paraId="4571E2CB" w14:textId="09515680" w:rsidR="00456D6B" w:rsidRPr="00BA0E2B" w:rsidRDefault="00456D6B" w:rsidP="00B857CF">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Gardner Slough-Caney Creek</w:t>
            </w:r>
          </w:p>
        </w:tc>
        <w:tc>
          <w:tcPr>
            <w:tcW w:w="1710" w:type="dxa"/>
            <w:tcBorders>
              <w:bottom w:val="single" w:sz="4" w:space="0" w:color="3379BD"/>
            </w:tcBorders>
            <w:vAlign w:val="center"/>
          </w:tcPr>
          <w:p w14:paraId="3D166A60" w14:textId="519BF9F6" w:rsidR="00456D6B" w:rsidRPr="00BA0E2B"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120904020201</w:t>
            </w:r>
          </w:p>
        </w:tc>
        <w:tc>
          <w:tcPr>
            <w:tcW w:w="810" w:type="dxa"/>
            <w:tcBorders>
              <w:bottom w:val="single" w:sz="4" w:space="0" w:color="3379BD"/>
            </w:tcBorders>
            <w:vAlign w:val="center"/>
          </w:tcPr>
          <w:p w14:paraId="1FFBBC8B" w14:textId="453A8D8E"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2,506</w:t>
            </w:r>
          </w:p>
        </w:tc>
        <w:tc>
          <w:tcPr>
            <w:tcW w:w="810" w:type="dxa"/>
            <w:tcBorders>
              <w:bottom w:val="single" w:sz="4" w:space="0" w:color="3379BD"/>
            </w:tcBorders>
            <w:vAlign w:val="center"/>
          </w:tcPr>
          <w:p w14:paraId="177CE7E8" w14:textId="7255674F"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569</w:t>
            </w:r>
          </w:p>
        </w:tc>
        <w:tc>
          <w:tcPr>
            <w:tcW w:w="810" w:type="dxa"/>
            <w:tcBorders>
              <w:bottom w:val="single" w:sz="4" w:space="0" w:color="3379BD"/>
            </w:tcBorders>
            <w:vAlign w:val="center"/>
          </w:tcPr>
          <w:p w14:paraId="2DD966BB" w14:textId="51694306"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1,937</w:t>
            </w:r>
          </w:p>
        </w:tc>
        <w:tc>
          <w:tcPr>
            <w:tcW w:w="720" w:type="dxa"/>
            <w:tcBorders>
              <w:bottom w:val="single" w:sz="4" w:space="0" w:color="3379BD"/>
            </w:tcBorders>
            <w:vAlign w:val="center"/>
          </w:tcPr>
          <w:p w14:paraId="0846D74C" w14:textId="4E3D2AA6"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77%</w:t>
            </w:r>
          </w:p>
        </w:tc>
        <w:tc>
          <w:tcPr>
            <w:tcW w:w="1350" w:type="dxa"/>
            <w:tcBorders>
              <w:bottom w:val="single" w:sz="4" w:space="0" w:color="3379BD"/>
            </w:tcBorders>
            <w:vAlign w:val="center"/>
          </w:tcPr>
          <w:p w14:paraId="20BE3D67" w14:textId="1B9A0A9B"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tcBorders>
              <w:bottom w:val="single" w:sz="4" w:space="0" w:color="3379BD"/>
            </w:tcBorders>
            <w:vAlign w:val="center"/>
          </w:tcPr>
          <w:p w14:paraId="3D465423" w14:textId="7F95B026"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18.2</w:t>
            </w:r>
          </w:p>
        </w:tc>
      </w:tr>
      <w:tr w:rsidR="00456D6B" w14:paraId="538DE94F" w14:textId="77777777" w:rsidTr="00B857CF">
        <w:trPr>
          <w:trHeight w:val="288"/>
          <w:jc w:val="center"/>
        </w:trPr>
        <w:tc>
          <w:tcPr>
            <w:tcW w:w="2790" w:type="dxa"/>
            <w:shd w:val="clear" w:color="auto" w:fill="F2F2F2" w:themeFill="background1" w:themeFillShade="F2"/>
          </w:tcPr>
          <w:p w14:paraId="532AB4A6" w14:textId="107029CB" w:rsidR="00456D6B" w:rsidRPr="00BA0E2B" w:rsidRDefault="00456D6B" w:rsidP="00B857CF">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Hardeman Slough-Caney Creek</w:t>
            </w:r>
          </w:p>
        </w:tc>
        <w:tc>
          <w:tcPr>
            <w:tcW w:w="1710" w:type="dxa"/>
            <w:shd w:val="clear" w:color="auto" w:fill="F2F2F2" w:themeFill="background1" w:themeFillShade="F2"/>
            <w:vAlign w:val="center"/>
          </w:tcPr>
          <w:p w14:paraId="28611561" w14:textId="67D1333F" w:rsidR="00456D6B" w:rsidRPr="00BA0E2B"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120904020203</w:t>
            </w:r>
          </w:p>
        </w:tc>
        <w:tc>
          <w:tcPr>
            <w:tcW w:w="810" w:type="dxa"/>
            <w:shd w:val="clear" w:color="auto" w:fill="F2F2F2" w:themeFill="background1" w:themeFillShade="F2"/>
            <w:vAlign w:val="center"/>
          </w:tcPr>
          <w:p w14:paraId="2F7DF23F" w14:textId="2C93ABD3"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4,024</w:t>
            </w:r>
          </w:p>
        </w:tc>
        <w:tc>
          <w:tcPr>
            <w:tcW w:w="810" w:type="dxa"/>
            <w:shd w:val="clear" w:color="auto" w:fill="F2F2F2" w:themeFill="background1" w:themeFillShade="F2"/>
            <w:vAlign w:val="center"/>
          </w:tcPr>
          <w:p w14:paraId="0DC323B8" w14:textId="38338775"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722</w:t>
            </w:r>
          </w:p>
        </w:tc>
        <w:tc>
          <w:tcPr>
            <w:tcW w:w="810" w:type="dxa"/>
            <w:shd w:val="clear" w:color="auto" w:fill="F2F2F2" w:themeFill="background1" w:themeFillShade="F2"/>
            <w:vAlign w:val="center"/>
          </w:tcPr>
          <w:p w14:paraId="123E129A" w14:textId="2BE06A1F"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3,302</w:t>
            </w:r>
          </w:p>
        </w:tc>
        <w:tc>
          <w:tcPr>
            <w:tcW w:w="720" w:type="dxa"/>
            <w:shd w:val="clear" w:color="auto" w:fill="F2F2F2" w:themeFill="background1" w:themeFillShade="F2"/>
            <w:vAlign w:val="center"/>
          </w:tcPr>
          <w:p w14:paraId="725C5FBB" w14:textId="5B540033"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82%</w:t>
            </w:r>
          </w:p>
        </w:tc>
        <w:tc>
          <w:tcPr>
            <w:tcW w:w="1350" w:type="dxa"/>
            <w:shd w:val="clear" w:color="auto" w:fill="F2F2F2" w:themeFill="background1" w:themeFillShade="F2"/>
            <w:vAlign w:val="center"/>
          </w:tcPr>
          <w:p w14:paraId="5CD17534" w14:textId="409895AB"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shd w:val="clear" w:color="auto" w:fill="F2F2F2" w:themeFill="background1" w:themeFillShade="F2"/>
            <w:vAlign w:val="center"/>
          </w:tcPr>
          <w:p w14:paraId="6A8A37DC" w14:textId="38B2A59A"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14.4</w:t>
            </w:r>
          </w:p>
        </w:tc>
      </w:tr>
      <w:tr w:rsidR="00456D6B" w:rsidRPr="0061273F" w14:paraId="0E6D02E6" w14:textId="77777777" w:rsidTr="00B857CF">
        <w:trPr>
          <w:trHeight w:val="288"/>
          <w:jc w:val="center"/>
        </w:trPr>
        <w:tc>
          <w:tcPr>
            <w:tcW w:w="2790" w:type="dxa"/>
            <w:tcBorders>
              <w:bottom w:val="single" w:sz="4" w:space="0" w:color="3379BD"/>
            </w:tcBorders>
          </w:tcPr>
          <w:p w14:paraId="76C1E266" w14:textId="3A001A8D" w:rsidR="00456D6B" w:rsidRPr="00BA0E2B" w:rsidRDefault="00456D6B" w:rsidP="00B857CF">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Linnville Bayou</w:t>
            </w:r>
          </w:p>
        </w:tc>
        <w:tc>
          <w:tcPr>
            <w:tcW w:w="1710" w:type="dxa"/>
            <w:tcBorders>
              <w:bottom w:val="single" w:sz="4" w:space="0" w:color="3379BD"/>
            </w:tcBorders>
            <w:vAlign w:val="center"/>
          </w:tcPr>
          <w:p w14:paraId="07176330" w14:textId="5FA7F2C4" w:rsidR="00456D6B" w:rsidRPr="00BA0E2B"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120904020100</w:t>
            </w:r>
          </w:p>
        </w:tc>
        <w:tc>
          <w:tcPr>
            <w:tcW w:w="810" w:type="dxa"/>
            <w:tcBorders>
              <w:bottom w:val="single" w:sz="4" w:space="0" w:color="3379BD"/>
            </w:tcBorders>
            <w:vAlign w:val="center"/>
          </w:tcPr>
          <w:p w14:paraId="2744CCC8" w14:textId="3887CEAD"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5,647</w:t>
            </w:r>
          </w:p>
        </w:tc>
        <w:tc>
          <w:tcPr>
            <w:tcW w:w="810" w:type="dxa"/>
            <w:tcBorders>
              <w:bottom w:val="single" w:sz="4" w:space="0" w:color="3379BD"/>
            </w:tcBorders>
            <w:vAlign w:val="center"/>
          </w:tcPr>
          <w:p w14:paraId="1570CBCE" w14:textId="4D10927F"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1,053</w:t>
            </w:r>
          </w:p>
        </w:tc>
        <w:tc>
          <w:tcPr>
            <w:tcW w:w="810" w:type="dxa"/>
            <w:tcBorders>
              <w:bottom w:val="single" w:sz="4" w:space="0" w:color="3379BD"/>
            </w:tcBorders>
            <w:vAlign w:val="center"/>
          </w:tcPr>
          <w:p w14:paraId="23476BB0" w14:textId="0FD0EF33"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4,594</w:t>
            </w:r>
          </w:p>
        </w:tc>
        <w:tc>
          <w:tcPr>
            <w:tcW w:w="720" w:type="dxa"/>
            <w:tcBorders>
              <w:bottom w:val="single" w:sz="4" w:space="0" w:color="3379BD"/>
            </w:tcBorders>
            <w:vAlign w:val="center"/>
          </w:tcPr>
          <w:p w14:paraId="05FB0E37" w14:textId="5D7541EE"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81%</w:t>
            </w:r>
          </w:p>
        </w:tc>
        <w:tc>
          <w:tcPr>
            <w:tcW w:w="1350" w:type="dxa"/>
            <w:tcBorders>
              <w:bottom w:val="single" w:sz="4" w:space="0" w:color="3379BD"/>
            </w:tcBorders>
            <w:vAlign w:val="center"/>
          </w:tcPr>
          <w:p w14:paraId="0B5D0E34" w14:textId="766F2F75"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tcBorders>
              <w:bottom w:val="single" w:sz="4" w:space="0" w:color="3379BD"/>
            </w:tcBorders>
            <w:vAlign w:val="center"/>
          </w:tcPr>
          <w:p w14:paraId="0BF6998A" w14:textId="227CA034"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15.0</w:t>
            </w:r>
          </w:p>
        </w:tc>
      </w:tr>
      <w:tr w:rsidR="00456D6B" w:rsidRPr="0061273F" w14:paraId="34E3342F" w14:textId="77777777" w:rsidTr="00B857CF">
        <w:trPr>
          <w:trHeight w:val="288"/>
          <w:jc w:val="center"/>
        </w:trPr>
        <w:tc>
          <w:tcPr>
            <w:tcW w:w="2790" w:type="dxa"/>
            <w:shd w:val="clear" w:color="auto" w:fill="F2F2F2" w:themeFill="background1" w:themeFillShade="F2"/>
          </w:tcPr>
          <w:p w14:paraId="0714FB23" w14:textId="310769D7" w:rsidR="00456D6B" w:rsidRPr="00BA0E2B" w:rsidRDefault="00456D6B" w:rsidP="00B857CF">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Peyton Creek-Live Oak Bayou</w:t>
            </w:r>
          </w:p>
        </w:tc>
        <w:tc>
          <w:tcPr>
            <w:tcW w:w="1710" w:type="dxa"/>
            <w:shd w:val="clear" w:color="auto" w:fill="F2F2F2" w:themeFill="background1" w:themeFillShade="F2"/>
            <w:vAlign w:val="center"/>
          </w:tcPr>
          <w:p w14:paraId="4AF32F6D" w14:textId="49194536" w:rsidR="00456D6B" w:rsidRPr="00BA0E2B"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120904020300</w:t>
            </w:r>
          </w:p>
        </w:tc>
        <w:tc>
          <w:tcPr>
            <w:tcW w:w="810" w:type="dxa"/>
            <w:shd w:val="clear" w:color="auto" w:fill="F2F2F2" w:themeFill="background1" w:themeFillShade="F2"/>
            <w:vAlign w:val="center"/>
          </w:tcPr>
          <w:p w14:paraId="6E6F4DE6" w14:textId="221AB8BE"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8,752</w:t>
            </w:r>
          </w:p>
        </w:tc>
        <w:tc>
          <w:tcPr>
            <w:tcW w:w="810" w:type="dxa"/>
            <w:shd w:val="clear" w:color="auto" w:fill="F2F2F2" w:themeFill="background1" w:themeFillShade="F2"/>
            <w:vAlign w:val="center"/>
          </w:tcPr>
          <w:p w14:paraId="3F0C6093" w14:textId="762E204B"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1,321</w:t>
            </w:r>
          </w:p>
        </w:tc>
        <w:tc>
          <w:tcPr>
            <w:tcW w:w="810" w:type="dxa"/>
            <w:shd w:val="clear" w:color="auto" w:fill="F2F2F2" w:themeFill="background1" w:themeFillShade="F2"/>
            <w:vAlign w:val="center"/>
          </w:tcPr>
          <w:p w14:paraId="58E1B028" w14:textId="6299E431"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7,431</w:t>
            </w:r>
          </w:p>
        </w:tc>
        <w:tc>
          <w:tcPr>
            <w:tcW w:w="720" w:type="dxa"/>
            <w:shd w:val="clear" w:color="auto" w:fill="F2F2F2" w:themeFill="background1" w:themeFillShade="F2"/>
            <w:vAlign w:val="center"/>
          </w:tcPr>
          <w:p w14:paraId="652FD6AE" w14:textId="44D40AE3"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85%</w:t>
            </w:r>
          </w:p>
        </w:tc>
        <w:tc>
          <w:tcPr>
            <w:tcW w:w="1350" w:type="dxa"/>
            <w:shd w:val="clear" w:color="auto" w:fill="F2F2F2" w:themeFill="background1" w:themeFillShade="F2"/>
            <w:vAlign w:val="center"/>
          </w:tcPr>
          <w:p w14:paraId="774BBD7B" w14:textId="15B26D33"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Pass</w:t>
            </w:r>
          </w:p>
        </w:tc>
        <w:tc>
          <w:tcPr>
            <w:tcW w:w="990" w:type="dxa"/>
            <w:shd w:val="clear" w:color="auto" w:fill="F2F2F2" w:themeFill="background1" w:themeFillShade="F2"/>
            <w:vAlign w:val="center"/>
          </w:tcPr>
          <w:p w14:paraId="2FB10395" w14:textId="791402FC"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13.7</w:t>
            </w:r>
          </w:p>
        </w:tc>
      </w:tr>
      <w:tr w:rsidR="00456D6B" w:rsidRPr="0061273F" w14:paraId="6EE38586" w14:textId="77777777" w:rsidTr="00B857CF">
        <w:trPr>
          <w:trHeight w:val="288"/>
          <w:jc w:val="center"/>
        </w:trPr>
        <w:tc>
          <w:tcPr>
            <w:tcW w:w="2790" w:type="dxa"/>
            <w:tcBorders>
              <w:bottom w:val="single" w:sz="4" w:space="0" w:color="3379BD"/>
            </w:tcBorders>
          </w:tcPr>
          <w:p w14:paraId="0B55CCBD" w14:textId="0474360D" w:rsidR="00456D6B" w:rsidRPr="00BA0E2B" w:rsidRDefault="00456D6B" w:rsidP="00B857CF">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Town of Lane City-Water Hole Creek</w:t>
            </w:r>
          </w:p>
        </w:tc>
        <w:tc>
          <w:tcPr>
            <w:tcW w:w="1710" w:type="dxa"/>
            <w:tcBorders>
              <w:bottom w:val="single" w:sz="4" w:space="0" w:color="3379BD"/>
            </w:tcBorders>
            <w:vAlign w:val="center"/>
          </w:tcPr>
          <w:p w14:paraId="759C2415" w14:textId="6980F3B1" w:rsidR="00456D6B" w:rsidRPr="00BA0E2B"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120904020202</w:t>
            </w:r>
          </w:p>
        </w:tc>
        <w:tc>
          <w:tcPr>
            <w:tcW w:w="810" w:type="dxa"/>
            <w:tcBorders>
              <w:bottom w:val="single" w:sz="4" w:space="0" w:color="3379BD"/>
            </w:tcBorders>
            <w:vAlign w:val="center"/>
          </w:tcPr>
          <w:p w14:paraId="02212707" w14:textId="0FC36600"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1,159</w:t>
            </w:r>
          </w:p>
        </w:tc>
        <w:tc>
          <w:tcPr>
            <w:tcW w:w="810" w:type="dxa"/>
            <w:tcBorders>
              <w:bottom w:val="single" w:sz="4" w:space="0" w:color="3379BD"/>
            </w:tcBorders>
            <w:vAlign w:val="center"/>
          </w:tcPr>
          <w:p w14:paraId="4CE2F283" w14:textId="562CC96B"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358</w:t>
            </w:r>
          </w:p>
        </w:tc>
        <w:tc>
          <w:tcPr>
            <w:tcW w:w="810" w:type="dxa"/>
            <w:tcBorders>
              <w:bottom w:val="single" w:sz="4" w:space="0" w:color="3379BD"/>
            </w:tcBorders>
            <w:vAlign w:val="center"/>
          </w:tcPr>
          <w:p w14:paraId="397E638F" w14:textId="0F37E949"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801</w:t>
            </w:r>
          </w:p>
        </w:tc>
        <w:tc>
          <w:tcPr>
            <w:tcW w:w="720" w:type="dxa"/>
            <w:tcBorders>
              <w:bottom w:val="single" w:sz="4" w:space="0" w:color="3379BD"/>
            </w:tcBorders>
            <w:vAlign w:val="center"/>
          </w:tcPr>
          <w:p w14:paraId="40BE38DF" w14:textId="6EFD6012"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69%</w:t>
            </w:r>
          </w:p>
        </w:tc>
        <w:tc>
          <w:tcPr>
            <w:tcW w:w="1350" w:type="dxa"/>
            <w:tcBorders>
              <w:bottom w:val="single" w:sz="4" w:space="0" w:color="3379BD"/>
            </w:tcBorders>
            <w:vAlign w:val="center"/>
          </w:tcPr>
          <w:p w14:paraId="5C988745" w14:textId="095B887B"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tcBorders>
              <w:bottom w:val="single" w:sz="4" w:space="0" w:color="3379BD"/>
            </w:tcBorders>
            <w:vAlign w:val="center"/>
          </w:tcPr>
          <w:p w14:paraId="628A4E1C" w14:textId="178F866A" w:rsidR="00456D6B" w:rsidRPr="0061273F" w:rsidRDefault="00456D6B" w:rsidP="00B857CF">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24.7</w:t>
            </w:r>
          </w:p>
        </w:tc>
      </w:tr>
    </w:tbl>
    <w:p w14:paraId="43B25DC9" w14:textId="36980AE5" w:rsidR="007E3CB5" w:rsidRDefault="007E3CB5" w:rsidP="00BA0E2B">
      <w:pPr>
        <w:tabs>
          <w:tab w:val="clear" w:pos="284"/>
        </w:tabs>
        <w:spacing w:line="240" w:lineRule="auto"/>
      </w:pPr>
    </w:p>
    <w:p w14:paraId="4459ACEC" w14:textId="77777777" w:rsidR="00BA7A78" w:rsidRDefault="00BA7A78" w:rsidP="00BA7A78">
      <w:pPr>
        <w:pStyle w:val="BodyText"/>
        <w:keepNext/>
      </w:pPr>
    </w:p>
    <w:p w14:paraId="5B771817" w14:textId="02E4132F" w:rsidR="00E209B0" w:rsidRDefault="00E209B0" w:rsidP="001F4E43">
      <w:pPr>
        <w:pStyle w:val="Heading3"/>
      </w:pPr>
      <w:bookmarkStart w:id="303" w:name="_Toc106979733"/>
      <w:r>
        <w:t>Validation Results</w:t>
      </w:r>
      <w:bookmarkEnd w:id="303"/>
      <w:r>
        <w:t xml:space="preserve"> </w:t>
      </w:r>
    </w:p>
    <w:p w14:paraId="24EACB33" w14:textId="332FE983" w:rsidR="00860875" w:rsidRPr="001F4E43" w:rsidRDefault="007E3CB5" w:rsidP="00860875">
      <w:pPr>
        <w:pStyle w:val="2Body-Text"/>
        <w:rPr>
          <w:sz w:val="18"/>
          <w:szCs w:val="18"/>
        </w:rPr>
      </w:pPr>
      <w:r w:rsidRPr="001F4E43">
        <w:rPr>
          <w:sz w:val="18"/>
          <w:szCs w:val="18"/>
        </w:rPr>
        <w:t xml:space="preserve">Based on the validation assessments and BLE comparison results described above, the CNMS inventory of Zone A studies in the </w:t>
      </w:r>
      <w:r w:rsidR="00B857CF">
        <w:rPr>
          <w:sz w:val="18"/>
          <w:szCs w:val="18"/>
        </w:rPr>
        <w:t xml:space="preserve">East Matagorda Bay </w:t>
      </w:r>
      <w:r w:rsidR="00162E9B">
        <w:rPr>
          <w:sz w:val="18"/>
          <w:szCs w:val="18"/>
        </w:rPr>
        <w:t>w</w:t>
      </w:r>
      <w:r w:rsidRPr="001F4E43">
        <w:rPr>
          <w:sz w:val="18"/>
          <w:szCs w:val="18"/>
        </w:rPr>
        <w:t xml:space="preserve">atershed has been updated as summarized in </w:t>
      </w:r>
      <w:r w:rsidRPr="001F4E43">
        <w:rPr>
          <w:sz w:val="18"/>
          <w:szCs w:val="18"/>
        </w:rPr>
        <w:fldChar w:fldCharType="begin"/>
      </w:r>
      <w:r w:rsidRPr="001F4E43">
        <w:rPr>
          <w:sz w:val="18"/>
          <w:szCs w:val="18"/>
        </w:rPr>
        <w:instrText xml:space="preserve"> REF _Ref490041528 \h </w:instrText>
      </w:r>
      <w:r w:rsidR="001F4E43">
        <w:rPr>
          <w:sz w:val="18"/>
          <w:szCs w:val="18"/>
        </w:rPr>
        <w:instrText xml:space="preserve"> \* MERGEFORMAT </w:instrText>
      </w:r>
      <w:r w:rsidRPr="001F4E43">
        <w:rPr>
          <w:sz w:val="18"/>
          <w:szCs w:val="18"/>
        </w:rPr>
      </w:r>
      <w:r w:rsidRPr="001F4E43">
        <w:rPr>
          <w:sz w:val="18"/>
          <w:szCs w:val="18"/>
        </w:rPr>
        <w:fldChar w:fldCharType="separate"/>
      </w:r>
      <w:r w:rsidR="009258DA" w:rsidRPr="009258DA">
        <w:rPr>
          <w:sz w:val="18"/>
          <w:szCs w:val="18"/>
        </w:rPr>
        <w:t xml:space="preserve">Table </w:t>
      </w:r>
      <w:r w:rsidR="009258DA" w:rsidRPr="009258DA">
        <w:rPr>
          <w:noProof/>
          <w:sz w:val="18"/>
          <w:szCs w:val="18"/>
        </w:rPr>
        <w:t>11</w:t>
      </w:r>
      <w:r w:rsidRPr="001F4E43">
        <w:rPr>
          <w:sz w:val="18"/>
          <w:szCs w:val="18"/>
        </w:rPr>
        <w:fldChar w:fldCharType="end"/>
      </w:r>
      <w:r w:rsidRPr="001F4E43">
        <w:rPr>
          <w:sz w:val="18"/>
          <w:szCs w:val="18"/>
        </w:rPr>
        <w:t xml:space="preserve"> and illustrated in </w:t>
      </w:r>
      <w:r w:rsidR="00860875">
        <w:rPr>
          <w:sz w:val="18"/>
          <w:szCs w:val="18"/>
        </w:rPr>
        <w:fldChar w:fldCharType="begin"/>
      </w:r>
      <w:r w:rsidR="00860875">
        <w:rPr>
          <w:sz w:val="18"/>
          <w:szCs w:val="18"/>
        </w:rPr>
        <w:instrText xml:space="preserve"> REF _Ref82514567 \h  \* MERGEFORMAT </w:instrText>
      </w:r>
      <w:r w:rsidR="00860875">
        <w:rPr>
          <w:sz w:val="18"/>
          <w:szCs w:val="18"/>
        </w:rPr>
      </w:r>
      <w:r w:rsidR="00860875">
        <w:rPr>
          <w:sz w:val="18"/>
          <w:szCs w:val="18"/>
        </w:rPr>
        <w:fldChar w:fldCharType="separate"/>
      </w:r>
      <w:r w:rsidR="009258DA" w:rsidRPr="009258DA">
        <w:rPr>
          <w:sz w:val="18"/>
          <w:szCs w:val="18"/>
        </w:rPr>
        <w:t>Figure 15</w:t>
      </w:r>
      <w:r w:rsidR="00860875">
        <w:rPr>
          <w:sz w:val="18"/>
          <w:szCs w:val="18"/>
        </w:rPr>
        <w:fldChar w:fldCharType="end"/>
      </w:r>
      <w:r w:rsidR="00860875">
        <w:rPr>
          <w:sz w:val="18"/>
          <w:szCs w:val="18"/>
        </w:rPr>
        <w:t xml:space="preserve">. </w:t>
      </w:r>
    </w:p>
    <w:p w14:paraId="21C0A59D" w14:textId="5E8235F2" w:rsidR="007E3CB5" w:rsidRPr="001F4E43" w:rsidRDefault="007E3CB5" w:rsidP="007E3CB5">
      <w:pPr>
        <w:pStyle w:val="2Body-Text"/>
        <w:rPr>
          <w:sz w:val="18"/>
          <w:szCs w:val="18"/>
        </w:rPr>
      </w:pPr>
    </w:p>
    <w:p w14:paraId="769E4E46" w14:textId="7CA048F2" w:rsidR="007E3CB5" w:rsidRDefault="007E3CB5" w:rsidP="007E3CB5">
      <w:pPr>
        <w:pStyle w:val="Caption"/>
        <w:jc w:val="center"/>
      </w:pPr>
      <w:bookmarkStart w:id="304" w:name="_Ref490041528"/>
      <w:bookmarkStart w:id="305" w:name="_Toc106979763"/>
      <w:r w:rsidRPr="00FD7113">
        <w:t xml:space="preserve">Table </w:t>
      </w:r>
      <w:r>
        <w:fldChar w:fldCharType="begin"/>
      </w:r>
      <w:r>
        <w:instrText xml:space="preserve"> SEQ Table \* ARABIC </w:instrText>
      </w:r>
      <w:r>
        <w:fldChar w:fldCharType="separate"/>
      </w:r>
      <w:r w:rsidR="009258DA">
        <w:rPr>
          <w:noProof/>
        </w:rPr>
        <w:t>11</w:t>
      </w:r>
      <w:r>
        <w:rPr>
          <w:noProof/>
        </w:rPr>
        <w:fldChar w:fldCharType="end"/>
      </w:r>
      <w:bookmarkEnd w:id="304"/>
      <w:r w:rsidRPr="00FD7113">
        <w:t>: Zone A Validation Results</w:t>
      </w:r>
      <w:bookmarkEnd w:id="305"/>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BC6495">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shd w:val="clear" w:color="auto" w:fill="00B5E2" w:themeFill="accent1"/>
            <w:hideMark/>
          </w:tcPr>
          <w:p w14:paraId="322DD641" w14:textId="77777777" w:rsidR="007E3CB5" w:rsidRPr="007E3CB5" w:rsidRDefault="007E3CB5" w:rsidP="00E62342">
            <w:r w:rsidRPr="007E3CB5">
              <w:t>Validation Status</w:t>
            </w:r>
          </w:p>
        </w:tc>
        <w:tc>
          <w:tcPr>
            <w:tcW w:w="1800" w:type="dxa"/>
            <w:shd w:val="clear" w:color="auto" w:fill="00B5E2" w:themeFill="accent1"/>
            <w:hideMark/>
          </w:tcPr>
          <w:p w14:paraId="23815B00" w14:textId="77777777" w:rsidR="007E3CB5" w:rsidRPr="007E3CB5" w:rsidRDefault="007E3CB5" w:rsidP="00E62342">
            <w:r w:rsidRPr="007E3CB5">
              <w:t>Status Type</w:t>
            </w:r>
          </w:p>
        </w:tc>
        <w:tc>
          <w:tcPr>
            <w:tcW w:w="1440" w:type="dxa"/>
            <w:shd w:val="clear" w:color="auto" w:fill="00B5E2" w:themeFill="accent1"/>
            <w:hideMark/>
          </w:tcPr>
          <w:p w14:paraId="348CCB3E" w14:textId="77777777" w:rsidR="007E3CB5" w:rsidRPr="007E3CB5" w:rsidRDefault="007E3CB5" w:rsidP="00E62342">
            <w:pPr>
              <w:jc w:val="center"/>
            </w:pPr>
            <w:r w:rsidRPr="007E3CB5">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7E3CB5" w:rsidRDefault="007E3CB5" w:rsidP="00E62342">
            <w:r w:rsidRPr="007E3CB5">
              <w:t>VALID</w:t>
            </w:r>
          </w:p>
        </w:tc>
        <w:tc>
          <w:tcPr>
            <w:tcW w:w="1800" w:type="dxa"/>
            <w:hideMark/>
          </w:tcPr>
          <w:p w14:paraId="594AFFB5" w14:textId="77777777" w:rsidR="007E3CB5" w:rsidRPr="007E3CB5" w:rsidRDefault="007E3CB5" w:rsidP="00E62342">
            <w:r w:rsidRPr="007E3CB5">
              <w:t>BEING STUDIED</w:t>
            </w:r>
          </w:p>
        </w:tc>
        <w:tc>
          <w:tcPr>
            <w:tcW w:w="1440" w:type="dxa"/>
          </w:tcPr>
          <w:p w14:paraId="2D409879" w14:textId="265E9D89" w:rsidR="007E3CB5" w:rsidRPr="007E3CB5" w:rsidRDefault="00456D6B" w:rsidP="00E62342">
            <w:pPr>
              <w:jc w:val="center"/>
            </w:pPr>
            <w:r>
              <w:t>196.8</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77777777" w:rsidR="007E3CB5" w:rsidRPr="007E3CB5" w:rsidRDefault="007E3CB5" w:rsidP="00E62342">
            <w:r w:rsidRPr="007E3CB5">
              <w:t>UNVERIFIED</w:t>
            </w:r>
          </w:p>
        </w:tc>
        <w:tc>
          <w:tcPr>
            <w:tcW w:w="1800" w:type="dxa"/>
            <w:hideMark/>
          </w:tcPr>
          <w:p w14:paraId="2EA9CF6B" w14:textId="77777777" w:rsidR="007E3CB5" w:rsidRPr="007E3CB5" w:rsidRDefault="007E3CB5" w:rsidP="00E62342">
            <w:r w:rsidRPr="007E3CB5">
              <w:t>BEING STUDIED</w:t>
            </w:r>
          </w:p>
        </w:tc>
        <w:tc>
          <w:tcPr>
            <w:tcW w:w="1440" w:type="dxa"/>
          </w:tcPr>
          <w:p w14:paraId="4387097F" w14:textId="03536898" w:rsidR="007E3CB5" w:rsidRPr="00B04E77" w:rsidRDefault="00456D6B" w:rsidP="00E62342">
            <w:pPr>
              <w:jc w:val="center"/>
            </w:pPr>
            <w:r>
              <w:t>156.0</w:t>
            </w:r>
          </w:p>
        </w:tc>
      </w:tr>
    </w:tbl>
    <w:p w14:paraId="38CC6A95" w14:textId="77777777" w:rsidR="007E3CB5" w:rsidRDefault="007E3CB5" w:rsidP="007E3CB5">
      <w:pPr>
        <w:pStyle w:val="2Body-Text"/>
        <w:rPr>
          <w:noProof/>
        </w:rPr>
      </w:pPr>
    </w:p>
    <w:p w14:paraId="1521961F" w14:textId="77777777" w:rsidR="007E3CB5" w:rsidRDefault="007E3CB5" w:rsidP="007E3CB5">
      <w:pPr>
        <w:pStyle w:val="2Body-Text"/>
        <w:rPr>
          <w:noProof/>
        </w:rPr>
      </w:pPr>
    </w:p>
    <w:p w14:paraId="1FE08A99" w14:textId="6FABA184" w:rsidR="007E3CB5" w:rsidRDefault="007E3CB5" w:rsidP="00C23D36">
      <w:pPr>
        <w:pStyle w:val="2Body-Text"/>
        <w:jc w:val="center"/>
        <w:rPr>
          <w:noProof/>
        </w:rPr>
      </w:pPr>
      <w:r>
        <w:rPr>
          <w:noProof/>
        </w:rPr>
        <w:lastRenderedPageBreak/>
        <w:drawing>
          <wp:inline distT="0" distB="0" distL="0" distR="0" wp14:anchorId="266031D4" wp14:editId="682245AA">
            <wp:extent cx="5220268" cy="5220268"/>
            <wp:effectExtent l="19050" t="19050" r="19050"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221427" cy="5221427"/>
                    </a:xfrm>
                    <a:prstGeom prst="rect">
                      <a:avLst/>
                    </a:prstGeom>
                    <a:ln w="15875">
                      <a:solidFill>
                        <a:schemeClr val="tx1"/>
                      </a:solidFill>
                    </a:ln>
                  </pic:spPr>
                </pic:pic>
              </a:graphicData>
            </a:graphic>
          </wp:inline>
        </w:drawing>
      </w:r>
    </w:p>
    <w:p w14:paraId="7B2275AB" w14:textId="27F4ED98" w:rsidR="003867C2" w:rsidRDefault="003867C2" w:rsidP="003867C2">
      <w:pPr>
        <w:pStyle w:val="Caption"/>
        <w:jc w:val="center"/>
      </w:pPr>
      <w:bookmarkStart w:id="306" w:name="_Ref82514567"/>
      <w:bookmarkStart w:id="307" w:name="_Ref505868354"/>
      <w:bookmarkStart w:id="308" w:name="_Toc106979751"/>
      <w:r>
        <w:t xml:space="preserve">Figure </w:t>
      </w:r>
      <w:r>
        <w:fldChar w:fldCharType="begin"/>
      </w:r>
      <w:r>
        <w:instrText xml:space="preserve"> SEQ Figure \* ARABIC </w:instrText>
      </w:r>
      <w:r>
        <w:fldChar w:fldCharType="separate"/>
      </w:r>
      <w:r w:rsidR="009258DA">
        <w:rPr>
          <w:noProof/>
        </w:rPr>
        <w:t>15</w:t>
      </w:r>
      <w:r>
        <w:fldChar w:fldCharType="end"/>
      </w:r>
      <w:bookmarkEnd w:id="306"/>
      <w:r w:rsidRPr="00081AB5">
        <w:t xml:space="preserve">: </w:t>
      </w:r>
      <w:r w:rsidR="009745DD">
        <w:t>East Matagorda Bay</w:t>
      </w:r>
      <w:r w:rsidRPr="00081AB5">
        <w:t xml:space="preserve"> Watershed CNMS Validation Results</w:t>
      </w:r>
      <w:bookmarkEnd w:id="308"/>
    </w:p>
    <w:bookmarkEnd w:id="307"/>
    <w:p w14:paraId="05D7699F" w14:textId="77777777" w:rsidR="00CA3B2F" w:rsidRDefault="00CA3B2F" w:rsidP="007E3CB5">
      <w:pPr>
        <w:pStyle w:val="2Body-Text"/>
        <w:rPr>
          <w:sz w:val="18"/>
          <w:szCs w:val="18"/>
        </w:rPr>
      </w:pPr>
    </w:p>
    <w:p w14:paraId="47F7C22D" w14:textId="0A6D9811" w:rsidR="007E3CB5" w:rsidRPr="001F4E43" w:rsidRDefault="007E3CB5" w:rsidP="007E3CB5">
      <w:pPr>
        <w:pStyle w:val="2Body-Text"/>
        <w:rPr>
          <w:sz w:val="18"/>
          <w:szCs w:val="18"/>
        </w:rPr>
      </w:pPr>
      <w:r w:rsidRPr="001F4E43">
        <w:rPr>
          <w:sz w:val="18"/>
          <w:szCs w:val="18"/>
        </w:rPr>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00C55775">
        <w:rPr>
          <w:sz w:val="18"/>
          <w:szCs w:val="18"/>
        </w:rPr>
        <w:fldChar w:fldCharType="begin"/>
      </w:r>
      <w:r w:rsidR="00C55775">
        <w:rPr>
          <w:sz w:val="18"/>
          <w:szCs w:val="18"/>
        </w:rPr>
        <w:instrText xml:space="preserve"> REF _Ref81923668 \h  \* MERGEFORMAT </w:instrText>
      </w:r>
      <w:r w:rsidR="00C55775">
        <w:rPr>
          <w:sz w:val="18"/>
          <w:szCs w:val="18"/>
        </w:rPr>
      </w:r>
      <w:r w:rsidR="00C55775">
        <w:rPr>
          <w:sz w:val="18"/>
          <w:szCs w:val="18"/>
        </w:rPr>
        <w:fldChar w:fldCharType="separate"/>
      </w:r>
      <w:r w:rsidR="009258DA" w:rsidRPr="009258DA">
        <w:rPr>
          <w:sz w:val="18"/>
          <w:szCs w:val="18"/>
        </w:rPr>
        <w:t>Figure 16</w:t>
      </w:r>
      <w:r w:rsidR="00C55775">
        <w:rPr>
          <w:sz w:val="18"/>
          <w:szCs w:val="18"/>
        </w:rPr>
        <w:fldChar w:fldCharType="end"/>
      </w:r>
      <w:r w:rsidRPr="001F4E43">
        <w:rPr>
          <w:sz w:val="18"/>
          <w:szCs w:val="18"/>
        </w:rPr>
        <w:t xml:space="preserve"> below shows the range of the HUC-12 priority scores which can be used to initiate discussions during the Discovery phase. </w:t>
      </w:r>
    </w:p>
    <w:p w14:paraId="06E11A48" w14:textId="3A236DD0" w:rsidR="007E3CB5" w:rsidRDefault="00456D6B" w:rsidP="007E3CB5">
      <w:pPr>
        <w:pStyle w:val="2Body-Text"/>
      </w:pPr>
      <w:r>
        <w:rPr>
          <w:sz w:val="18"/>
          <w:szCs w:val="18"/>
        </w:rPr>
        <w:t>Town of Lane City-Water Hole Creek</w:t>
      </w:r>
      <w:r w:rsidR="007E3CB5" w:rsidRPr="001F4E43">
        <w:rPr>
          <w:sz w:val="18"/>
          <w:szCs w:val="18"/>
        </w:rPr>
        <w:t xml:space="preserve"> HUC-12 was determined to have the highest priority score and the most need while </w:t>
      </w:r>
      <w:r>
        <w:rPr>
          <w:sz w:val="18"/>
          <w:szCs w:val="18"/>
        </w:rPr>
        <w:t>East Matagorda Bay</w:t>
      </w:r>
      <w:r w:rsidR="007E3CB5" w:rsidRPr="001F4E43">
        <w:rPr>
          <w:sz w:val="18"/>
          <w:szCs w:val="18"/>
        </w:rPr>
        <w:t xml:space="preserve"> HUC-12 had the lowest scores.</w:t>
      </w:r>
    </w:p>
    <w:p w14:paraId="249B9A6B" w14:textId="007FCDE5" w:rsidR="007E3CB5" w:rsidRPr="00DF39C8" w:rsidRDefault="007E3CB5" w:rsidP="001F4E43">
      <w:pPr>
        <w:pStyle w:val="2Body-Text"/>
        <w:jc w:val="center"/>
      </w:pPr>
      <w:r>
        <w:rPr>
          <w:noProof/>
          <w:sz w:val="16"/>
          <w:szCs w:val="16"/>
        </w:rPr>
        <w:lastRenderedPageBreak/>
        <w:drawing>
          <wp:inline distT="0" distB="0" distL="0" distR="0" wp14:anchorId="420A878F" wp14:editId="206650A5">
            <wp:extent cx="5334000" cy="5334000"/>
            <wp:effectExtent l="19050" t="19050" r="19050"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5334000" cy="5334000"/>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29590A49" w14:textId="454FE8A1" w:rsidR="007E3CB5" w:rsidRPr="00C8360F" w:rsidRDefault="003867C2" w:rsidP="003867C2">
      <w:pPr>
        <w:pStyle w:val="Caption"/>
        <w:jc w:val="center"/>
      </w:pPr>
      <w:bookmarkStart w:id="309" w:name="_Ref81923668"/>
      <w:bookmarkStart w:id="310" w:name="_Toc106979752"/>
      <w:r>
        <w:t xml:space="preserve">Figure </w:t>
      </w:r>
      <w:r>
        <w:fldChar w:fldCharType="begin"/>
      </w:r>
      <w:r>
        <w:instrText xml:space="preserve"> SEQ Figure \* ARABIC </w:instrText>
      </w:r>
      <w:r>
        <w:fldChar w:fldCharType="separate"/>
      </w:r>
      <w:r w:rsidR="009258DA">
        <w:rPr>
          <w:noProof/>
        </w:rPr>
        <w:t>16</w:t>
      </w:r>
      <w:r>
        <w:fldChar w:fldCharType="end"/>
      </w:r>
      <w:bookmarkEnd w:id="309"/>
      <w:r w:rsidRPr="00537B02">
        <w:t xml:space="preserve">: Ranking of </w:t>
      </w:r>
      <w:r w:rsidR="00177284">
        <w:t>East Matagorda</w:t>
      </w:r>
      <w:r w:rsidRPr="00537B02">
        <w:t xml:space="preserve"> </w:t>
      </w:r>
      <w:r w:rsidR="000A39A6">
        <w:t xml:space="preserve">Bay </w:t>
      </w:r>
      <w:r w:rsidRPr="00537B02">
        <w:t>Watershed HUC-12s</w:t>
      </w:r>
      <w:bookmarkEnd w:id="310"/>
    </w:p>
    <w:p w14:paraId="077CD4FB" w14:textId="77777777" w:rsidR="003521F5" w:rsidRPr="003521F5" w:rsidRDefault="003521F5" w:rsidP="003521F5">
      <w:pPr>
        <w:pStyle w:val="BodyText"/>
      </w:pPr>
    </w:p>
    <w:p w14:paraId="34EF646F" w14:textId="0517B700" w:rsidR="00EC6519" w:rsidRDefault="00E209B0" w:rsidP="00EC6519">
      <w:pPr>
        <w:pStyle w:val="Heading2"/>
      </w:pPr>
      <w:bookmarkStart w:id="311" w:name="_Toc106979734"/>
      <w:r>
        <w:t>Flood Risk Analysis</w:t>
      </w:r>
      <w:bookmarkEnd w:id="311"/>
      <w:r>
        <w:t xml:space="preserve"> </w:t>
      </w:r>
    </w:p>
    <w:p w14:paraId="30AF5A18" w14:textId="34319CA6" w:rsidR="00353DB2" w:rsidRPr="00197A2E" w:rsidRDefault="00353DB2" w:rsidP="00353DB2">
      <w:pPr>
        <w:pStyle w:val="2Body-Text"/>
        <w:rPr>
          <w:sz w:val="18"/>
          <w:szCs w:val="18"/>
        </w:rPr>
      </w:pPr>
      <w:r w:rsidRPr="00197A2E">
        <w:rPr>
          <w:sz w:val="18"/>
          <w:szCs w:val="18"/>
        </w:rPr>
        <w:t>A flood risk analysis was performed for this project.  The updated 1</w:t>
      </w:r>
      <w:r w:rsidR="008464CC" w:rsidRPr="008464CC">
        <w:rPr>
          <w:sz w:val="18"/>
          <w:szCs w:val="18"/>
        </w:rPr>
        <w:t>-percent</w:t>
      </w:r>
      <w:r w:rsidRPr="00197A2E">
        <w:rPr>
          <w:sz w:val="18"/>
          <w:szCs w:val="18"/>
        </w:rPr>
        <w:t xml:space="preserve"> annual chance and 0.2</w:t>
      </w:r>
      <w:r w:rsidR="008464CC" w:rsidRPr="008464CC">
        <w:rPr>
          <w:sz w:val="18"/>
          <w:szCs w:val="18"/>
        </w:rPr>
        <w:t>-percent</w:t>
      </w:r>
      <w:r w:rsidRPr="00197A2E">
        <w:rPr>
          <w:sz w:val="18"/>
          <w:szCs w:val="18"/>
        </w:rPr>
        <w:t xml:space="preserve"> annual chance depth grids were used to calculate the potential flood losses.  The loss results are stored in the S_FRAC_AR spatial file within the FRD geodatabase.  All results are reported in whole dollar values.</w:t>
      </w:r>
    </w:p>
    <w:p w14:paraId="522013EC" w14:textId="77777777" w:rsidR="00353DB2" w:rsidRPr="00197A2E" w:rsidRDefault="00353DB2" w:rsidP="00353DB2">
      <w:pPr>
        <w:pStyle w:val="2Body-Text"/>
        <w:rPr>
          <w:sz w:val="18"/>
          <w:szCs w:val="18"/>
        </w:rPr>
      </w:pPr>
      <w:r w:rsidRPr="00197A2E">
        <w:rPr>
          <w:sz w:val="18"/>
          <w:szCs w:val="18"/>
        </w:rPr>
        <w:t xml:space="preserve">Hazus version 4.2 (SP03) was used for the basic and refined loss analysis. </w:t>
      </w:r>
    </w:p>
    <w:p w14:paraId="33A93055" w14:textId="77777777" w:rsidR="00353DB2" w:rsidRPr="00197A2E" w:rsidRDefault="00353DB2" w:rsidP="00353DB2">
      <w:pPr>
        <w:pStyle w:val="2Body-Text"/>
        <w:rPr>
          <w:rStyle w:val="Hyperlink"/>
          <w:sz w:val="18"/>
          <w:szCs w:val="18"/>
        </w:rPr>
      </w:pPr>
      <w:r w:rsidRPr="00197A2E">
        <w:rPr>
          <w:sz w:val="18"/>
          <w:szCs w:val="18"/>
        </w:rPr>
        <w:t xml:space="preserve">The losses are reported via census blocks.  It is important to note that Hazus version 4.2 (SP03)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30" w:history="1">
        <w:r w:rsidRPr="00197A2E">
          <w:rPr>
            <w:rStyle w:val="Hyperlink"/>
            <w:sz w:val="18"/>
            <w:szCs w:val="18"/>
          </w:rPr>
          <w:t>Media Library</w:t>
        </w:r>
      </w:hyperlink>
      <w:r w:rsidRPr="00197A2E">
        <w:rPr>
          <w:sz w:val="18"/>
          <w:szCs w:val="18"/>
        </w:rPr>
        <w:t xml:space="preserve"> for the </w:t>
      </w:r>
      <w:hyperlink r:id="rId31" w:history="1">
        <w:r w:rsidRPr="00197A2E">
          <w:rPr>
            <w:rStyle w:val="Hyperlink"/>
            <w:sz w:val="18"/>
            <w:szCs w:val="18"/>
          </w:rPr>
          <w:t>Hazus-MH Data Inventories: Dasymetric vs. Homogenous</w:t>
        </w:r>
      </w:hyperlink>
      <w:r w:rsidRPr="00197A2E">
        <w:rPr>
          <w:sz w:val="18"/>
          <w:szCs w:val="18"/>
        </w:rPr>
        <w:t xml:space="preserve">, or </w:t>
      </w:r>
      <w:hyperlink r:id="rId32" w:history="1">
        <w:r w:rsidRPr="00197A2E">
          <w:rPr>
            <w:rStyle w:val="Hyperlink"/>
            <w:sz w:val="18"/>
            <w:szCs w:val="18"/>
          </w:rPr>
          <w:t>Hazus 3.0 Dasymetric Data Overview</w:t>
        </w:r>
      </w:hyperlink>
      <w:r w:rsidRPr="00197A2E">
        <w:rPr>
          <w:rStyle w:val="Hyperlink"/>
          <w:sz w:val="18"/>
          <w:szCs w:val="18"/>
        </w:rPr>
        <w:t>.</w:t>
      </w:r>
    </w:p>
    <w:p w14:paraId="3116E614" w14:textId="49E126B1" w:rsidR="00CA2219" w:rsidRPr="00D15D84" w:rsidRDefault="00353DB2" w:rsidP="00D15D84">
      <w:pPr>
        <w:pStyle w:val="2Body-Text"/>
        <w:rPr>
          <w:sz w:val="18"/>
          <w:szCs w:val="18"/>
        </w:rPr>
      </w:pPr>
      <w:r w:rsidRPr="00197A2E">
        <w:rPr>
          <w:rStyle w:val="Hyperlink"/>
          <w:color w:val="auto"/>
          <w:sz w:val="18"/>
          <w:szCs w:val="18"/>
          <w:u w:val="none"/>
        </w:rPr>
        <w:t>Hazus analysis was performed by county</w:t>
      </w:r>
      <w:r w:rsidRPr="00197A2E">
        <w:rPr>
          <w:sz w:val="18"/>
          <w:szCs w:val="18"/>
        </w:rPr>
        <w:t xml:space="preserve"> </w:t>
      </w:r>
      <w:r w:rsidRPr="00197A2E">
        <w:rPr>
          <w:rStyle w:val="Hyperlink"/>
          <w:color w:val="auto"/>
          <w:sz w:val="18"/>
          <w:szCs w:val="18"/>
          <w:u w:val="none"/>
        </w:rPr>
        <w:t xml:space="preserve">within the project watershed extents for each return period to ensure proper model processing. A summary of results for these counties for the 1-percent a.c.e. scenarios are shown in </w:t>
      </w:r>
      <w:r w:rsidR="00D15D84">
        <w:rPr>
          <w:rStyle w:val="Hyperlink"/>
          <w:color w:val="auto"/>
          <w:sz w:val="18"/>
          <w:szCs w:val="18"/>
          <w:u w:val="none"/>
        </w:rPr>
        <w:fldChar w:fldCharType="begin"/>
      </w:r>
      <w:r w:rsidR="00D15D84">
        <w:rPr>
          <w:rStyle w:val="Hyperlink"/>
          <w:color w:val="auto"/>
          <w:sz w:val="18"/>
          <w:szCs w:val="18"/>
          <w:u w:val="none"/>
        </w:rPr>
        <w:instrText xml:space="preserve"> REF _Ref82514931 \h  \* MERGEFORMAT </w:instrText>
      </w:r>
      <w:r w:rsidR="00D15D84">
        <w:rPr>
          <w:rStyle w:val="Hyperlink"/>
          <w:color w:val="auto"/>
          <w:sz w:val="18"/>
          <w:szCs w:val="18"/>
          <w:u w:val="none"/>
        </w:rPr>
      </w:r>
      <w:r w:rsidR="00D15D84">
        <w:rPr>
          <w:rStyle w:val="Hyperlink"/>
          <w:color w:val="auto"/>
          <w:sz w:val="18"/>
          <w:szCs w:val="18"/>
          <w:u w:val="none"/>
        </w:rPr>
        <w:fldChar w:fldCharType="separate"/>
      </w:r>
      <w:r w:rsidR="009258DA" w:rsidRPr="009258DA">
        <w:rPr>
          <w:rStyle w:val="Hyperlink"/>
          <w:color w:val="auto"/>
          <w:sz w:val="18"/>
          <w:szCs w:val="18"/>
          <w:u w:val="none"/>
        </w:rPr>
        <w:t>Table 12</w:t>
      </w:r>
      <w:r w:rsidR="00D15D84">
        <w:rPr>
          <w:rStyle w:val="Hyperlink"/>
          <w:color w:val="auto"/>
          <w:sz w:val="18"/>
          <w:szCs w:val="18"/>
          <w:u w:val="none"/>
        </w:rPr>
        <w:fldChar w:fldCharType="end"/>
      </w:r>
      <w:r w:rsidR="00D15D84">
        <w:rPr>
          <w:rStyle w:val="Hyperlink"/>
          <w:color w:val="auto"/>
          <w:sz w:val="18"/>
          <w:szCs w:val="18"/>
          <w:u w:val="none"/>
        </w:rPr>
        <w:t>.</w:t>
      </w:r>
    </w:p>
    <w:p w14:paraId="2DE0F113" w14:textId="75A43537" w:rsidR="00353DB2" w:rsidRDefault="00353DB2" w:rsidP="00353DB2">
      <w:pPr>
        <w:pStyle w:val="Caption"/>
        <w:jc w:val="center"/>
      </w:pPr>
    </w:p>
    <w:p w14:paraId="12E5D971" w14:textId="558A94D4" w:rsidR="00D15D84" w:rsidRDefault="00D15D84" w:rsidP="00D15D84">
      <w:pPr>
        <w:pStyle w:val="Caption"/>
        <w:jc w:val="center"/>
      </w:pPr>
      <w:bookmarkStart w:id="312" w:name="_Ref82514931"/>
      <w:bookmarkStart w:id="313" w:name="_Toc106979764"/>
      <w:r>
        <w:t xml:space="preserve">Table </w:t>
      </w:r>
      <w:r>
        <w:fldChar w:fldCharType="begin"/>
      </w:r>
      <w:r>
        <w:instrText xml:space="preserve"> SEQ Table \* ARABIC </w:instrText>
      </w:r>
      <w:r>
        <w:fldChar w:fldCharType="separate"/>
      </w:r>
      <w:r w:rsidR="009258DA">
        <w:rPr>
          <w:noProof/>
        </w:rPr>
        <w:t>12</w:t>
      </w:r>
      <w:r>
        <w:fldChar w:fldCharType="end"/>
      </w:r>
      <w:bookmarkEnd w:id="312"/>
      <w:r w:rsidRPr="009A3E7A">
        <w:t>: Hazus 4.2 (SP03) Results for 1-Percent-Annual-Chance (100 year) Scenario</w:t>
      </w:r>
      <w:bookmarkEnd w:id="313"/>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4A738C" w:rsidRPr="007E3CB5" w14:paraId="26FA1EE4" w14:textId="47D012D2" w:rsidTr="004A738C">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22709721" w14:textId="7DE6D71F" w:rsidR="004A738C" w:rsidRPr="007E3CB5" w:rsidRDefault="004A738C" w:rsidP="00353DB2">
            <w:r>
              <w:t>County</w:t>
            </w:r>
          </w:p>
        </w:tc>
        <w:tc>
          <w:tcPr>
            <w:tcW w:w="2160" w:type="dxa"/>
            <w:shd w:val="clear" w:color="auto" w:fill="00B5E2" w:themeFill="accent1"/>
            <w:hideMark/>
          </w:tcPr>
          <w:p w14:paraId="5462863C" w14:textId="08D69626" w:rsidR="004A738C" w:rsidRPr="007E3CB5" w:rsidRDefault="004A738C" w:rsidP="00353DB2">
            <w:r>
              <w:t>Full Replacement – Total Loss</w:t>
            </w:r>
          </w:p>
        </w:tc>
        <w:tc>
          <w:tcPr>
            <w:tcW w:w="2707" w:type="dxa"/>
            <w:shd w:val="clear" w:color="auto" w:fill="00B5E2" w:themeFill="accent1"/>
            <w:hideMark/>
          </w:tcPr>
          <w:p w14:paraId="09739639" w14:textId="496EB1B3" w:rsidR="004A738C" w:rsidRDefault="00C57801" w:rsidP="00353DB2">
            <w:pPr>
              <w:jc w:val="center"/>
            </w:pPr>
            <w:r>
              <w:t>Dollar Exp</w:t>
            </w:r>
            <w:r w:rsidR="004A738C">
              <w:t>osure</w:t>
            </w:r>
          </w:p>
          <w:p w14:paraId="45C8B9E0" w14:textId="1548B963" w:rsidR="004A738C" w:rsidRDefault="004A738C" w:rsidP="00353DB2">
            <w:pPr>
              <w:jc w:val="center"/>
            </w:pPr>
            <w:r>
              <w:t xml:space="preserve">(Replacement Value) </w:t>
            </w:r>
            <w:r w:rsidR="00B857CF">
              <w:t>–</w:t>
            </w:r>
          </w:p>
          <w:p w14:paraId="62C47CF1" w14:textId="06BCBEC3" w:rsidR="004A738C" w:rsidRPr="007E3CB5" w:rsidRDefault="004A738C" w:rsidP="00353DB2">
            <w:pPr>
              <w:jc w:val="center"/>
            </w:pPr>
            <w:r>
              <w:t>Buildings</w:t>
            </w:r>
          </w:p>
        </w:tc>
        <w:tc>
          <w:tcPr>
            <w:tcW w:w="2707" w:type="dxa"/>
            <w:shd w:val="clear" w:color="auto" w:fill="00B5E2" w:themeFill="accent1"/>
          </w:tcPr>
          <w:p w14:paraId="77600B2F" w14:textId="77777777" w:rsidR="004A738C" w:rsidRDefault="004A738C" w:rsidP="00353DB2">
            <w:pPr>
              <w:jc w:val="center"/>
            </w:pPr>
            <w:r>
              <w:t>Dollar Exposure</w:t>
            </w:r>
          </w:p>
          <w:p w14:paraId="146EDAA2" w14:textId="781FE6D9" w:rsidR="004A738C" w:rsidRDefault="004A738C" w:rsidP="00353DB2">
            <w:pPr>
              <w:jc w:val="center"/>
            </w:pPr>
            <w:r>
              <w:t xml:space="preserve">(Replacement Value) </w:t>
            </w:r>
            <w:r w:rsidR="00B857CF">
              <w:t>–</w:t>
            </w:r>
            <w:r>
              <w:t xml:space="preserve"> Contents</w:t>
            </w:r>
          </w:p>
        </w:tc>
      </w:tr>
      <w:tr w:rsidR="004A738C" w:rsidRPr="007E3CB5" w14:paraId="08E30FC3" w14:textId="7BC6323E"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hideMark/>
          </w:tcPr>
          <w:p w14:paraId="647FD589" w14:textId="56EF4BB9" w:rsidR="004A738C" w:rsidRPr="007E3CB5" w:rsidRDefault="00F96FF6" w:rsidP="00353DB2">
            <w:r>
              <w:t>Brazoria</w:t>
            </w:r>
          </w:p>
        </w:tc>
        <w:tc>
          <w:tcPr>
            <w:tcW w:w="2160" w:type="dxa"/>
          </w:tcPr>
          <w:p w14:paraId="172FD844" w14:textId="252E05C0" w:rsidR="004A738C" w:rsidRPr="007E3CB5" w:rsidRDefault="00A2786C" w:rsidP="00425B8E">
            <w:pPr>
              <w:jc w:val="center"/>
            </w:pPr>
            <w:r>
              <w:t>$</w:t>
            </w:r>
            <w:r w:rsidR="00C45ACD" w:rsidRPr="00C45ACD">
              <w:t>36</w:t>
            </w:r>
            <w:r>
              <w:t>,</w:t>
            </w:r>
            <w:r w:rsidR="00C45ACD" w:rsidRPr="00C45ACD">
              <w:t>693</w:t>
            </w:r>
            <w:r>
              <w:t>,</w:t>
            </w:r>
            <w:r w:rsidR="00C45ACD" w:rsidRPr="00C45ACD">
              <w:t>000</w:t>
            </w:r>
          </w:p>
        </w:tc>
        <w:tc>
          <w:tcPr>
            <w:tcW w:w="2707" w:type="dxa"/>
          </w:tcPr>
          <w:p w14:paraId="218866F9" w14:textId="277F3189" w:rsidR="004A738C" w:rsidRPr="007E3CB5" w:rsidRDefault="00A2786C" w:rsidP="00353DB2">
            <w:pPr>
              <w:jc w:val="center"/>
            </w:pPr>
            <w:r>
              <w:t>$</w:t>
            </w:r>
            <w:r w:rsidR="00C45ACD" w:rsidRPr="00C45ACD">
              <w:t>409</w:t>
            </w:r>
            <w:r>
              <w:t>,</w:t>
            </w:r>
            <w:r w:rsidR="00C45ACD" w:rsidRPr="00C45ACD">
              <w:t>746</w:t>
            </w:r>
            <w:r>
              <w:t>,</w:t>
            </w:r>
            <w:r w:rsidR="00C45ACD" w:rsidRPr="00C45ACD">
              <w:t>000</w:t>
            </w:r>
          </w:p>
        </w:tc>
        <w:tc>
          <w:tcPr>
            <w:tcW w:w="2707" w:type="dxa"/>
          </w:tcPr>
          <w:p w14:paraId="7D8279F8" w14:textId="4C399EF1" w:rsidR="004A738C" w:rsidRPr="007E3CB5" w:rsidRDefault="00A2786C" w:rsidP="00353DB2">
            <w:pPr>
              <w:jc w:val="center"/>
            </w:pPr>
            <w:r>
              <w:t>$</w:t>
            </w:r>
            <w:r w:rsidR="00C45ACD" w:rsidRPr="00C45ACD">
              <w:t>221</w:t>
            </w:r>
            <w:r>
              <w:t>,</w:t>
            </w:r>
            <w:r w:rsidR="00C45ACD" w:rsidRPr="00C45ACD">
              <w:t>851</w:t>
            </w:r>
            <w:r>
              <w:t>,</w:t>
            </w:r>
            <w:r w:rsidR="00C45ACD" w:rsidRPr="00C45ACD">
              <w:t>000</w:t>
            </w:r>
          </w:p>
        </w:tc>
      </w:tr>
      <w:tr w:rsidR="004A738C" w:rsidRPr="009B2120" w14:paraId="1B14B61F" w14:textId="118E0C44" w:rsidTr="00F96FF6">
        <w:trPr>
          <w:cnfStyle w:val="000000010000" w:firstRow="0" w:lastRow="0" w:firstColumn="0" w:lastColumn="0" w:oddVBand="0" w:evenVBand="0" w:oddHBand="0" w:evenHBand="1" w:firstRowFirstColumn="0" w:firstRowLastColumn="0" w:lastRowFirstColumn="0" w:lastRowLastColumn="0"/>
          <w:jc w:val="center"/>
        </w:trPr>
        <w:tc>
          <w:tcPr>
            <w:tcW w:w="1915" w:type="dxa"/>
            <w:hideMark/>
          </w:tcPr>
          <w:p w14:paraId="09E07340" w14:textId="338C574A" w:rsidR="004A738C" w:rsidRPr="007E3CB5" w:rsidRDefault="00C00F72" w:rsidP="00353DB2">
            <w:r>
              <w:t>Matagorda</w:t>
            </w:r>
          </w:p>
        </w:tc>
        <w:tc>
          <w:tcPr>
            <w:tcW w:w="2160" w:type="dxa"/>
          </w:tcPr>
          <w:p w14:paraId="02B215B3" w14:textId="4D98080E" w:rsidR="004A738C" w:rsidRPr="007E3CB5" w:rsidRDefault="00A2786C" w:rsidP="00425B8E">
            <w:pPr>
              <w:jc w:val="center"/>
            </w:pPr>
            <w:r>
              <w:t>$</w:t>
            </w:r>
            <w:r w:rsidR="00C45ACD" w:rsidRPr="00C45ACD">
              <w:t>4</w:t>
            </w:r>
            <w:r>
              <w:t>,</w:t>
            </w:r>
            <w:r w:rsidR="00C45ACD" w:rsidRPr="00C45ACD">
              <w:t>446</w:t>
            </w:r>
            <w:r>
              <w:t>,</w:t>
            </w:r>
            <w:r w:rsidR="00C45ACD" w:rsidRPr="00C45ACD">
              <w:t>114</w:t>
            </w:r>
            <w:r>
              <w:t>,</w:t>
            </w:r>
            <w:r w:rsidR="00C45ACD" w:rsidRPr="00C45ACD">
              <w:t>000</w:t>
            </w:r>
          </w:p>
        </w:tc>
        <w:tc>
          <w:tcPr>
            <w:tcW w:w="2707" w:type="dxa"/>
          </w:tcPr>
          <w:p w14:paraId="04F73764" w14:textId="58238AF4" w:rsidR="004A738C" w:rsidRPr="00B04E77" w:rsidRDefault="00A2786C" w:rsidP="00353DB2">
            <w:pPr>
              <w:jc w:val="center"/>
            </w:pPr>
            <w:r>
              <w:t>$</w:t>
            </w:r>
            <w:r w:rsidR="00C45ACD" w:rsidRPr="00C45ACD">
              <w:t>3</w:t>
            </w:r>
            <w:r>
              <w:t>,</w:t>
            </w:r>
            <w:r w:rsidR="00C45ACD" w:rsidRPr="00C45ACD">
              <w:t>405</w:t>
            </w:r>
            <w:r>
              <w:t>,</w:t>
            </w:r>
            <w:r w:rsidR="00C45ACD" w:rsidRPr="00C45ACD">
              <w:t>081</w:t>
            </w:r>
            <w:r>
              <w:t>,</w:t>
            </w:r>
            <w:r w:rsidR="00C45ACD" w:rsidRPr="00C45ACD">
              <w:t>000</w:t>
            </w:r>
          </w:p>
        </w:tc>
        <w:tc>
          <w:tcPr>
            <w:tcW w:w="2707" w:type="dxa"/>
          </w:tcPr>
          <w:p w14:paraId="11795935" w14:textId="06F3C5AD" w:rsidR="004A738C" w:rsidRPr="007E3CB5" w:rsidRDefault="00A2786C" w:rsidP="00353DB2">
            <w:pPr>
              <w:jc w:val="center"/>
            </w:pPr>
            <w:r>
              <w:t>$</w:t>
            </w:r>
            <w:r w:rsidR="00C45ACD" w:rsidRPr="00C45ACD">
              <w:t>883</w:t>
            </w:r>
            <w:r>
              <w:t>,</w:t>
            </w:r>
            <w:r w:rsidR="00C45ACD" w:rsidRPr="00C45ACD">
              <w:t>938</w:t>
            </w:r>
            <w:r>
              <w:t>,</w:t>
            </w:r>
            <w:r w:rsidR="00C45ACD" w:rsidRPr="00C45ACD">
              <w:t>000</w:t>
            </w:r>
          </w:p>
        </w:tc>
      </w:tr>
      <w:tr w:rsidR="00F96FF6" w:rsidRPr="009B2120" w14:paraId="1296C93F" w14:textId="77777777"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481081C5" w14:textId="7EF4693B" w:rsidR="00F96FF6" w:rsidRDefault="00C00F72" w:rsidP="00353DB2">
            <w:r>
              <w:t>Wharton</w:t>
            </w:r>
          </w:p>
        </w:tc>
        <w:tc>
          <w:tcPr>
            <w:tcW w:w="2160" w:type="dxa"/>
          </w:tcPr>
          <w:p w14:paraId="3C4F422D" w14:textId="48E1F281" w:rsidR="00F96FF6" w:rsidRPr="007E3CB5" w:rsidRDefault="00A2786C" w:rsidP="00425B8E">
            <w:pPr>
              <w:jc w:val="center"/>
            </w:pPr>
            <w:r>
              <w:t>$</w:t>
            </w:r>
            <w:r w:rsidR="002E21A6" w:rsidRPr="002E21A6">
              <w:t>72</w:t>
            </w:r>
            <w:r>
              <w:t>,</w:t>
            </w:r>
            <w:r w:rsidR="002E21A6" w:rsidRPr="002E21A6">
              <w:t>129</w:t>
            </w:r>
            <w:r>
              <w:t>,</w:t>
            </w:r>
            <w:r w:rsidR="002E21A6" w:rsidRPr="002E21A6">
              <w:t>000</w:t>
            </w:r>
          </w:p>
        </w:tc>
        <w:tc>
          <w:tcPr>
            <w:tcW w:w="2707" w:type="dxa"/>
          </w:tcPr>
          <w:p w14:paraId="47AA897F" w14:textId="3789E883" w:rsidR="00F96FF6" w:rsidRPr="00B04E77" w:rsidRDefault="00A2786C" w:rsidP="00353DB2">
            <w:pPr>
              <w:jc w:val="center"/>
            </w:pPr>
            <w:r>
              <w:t>$</w:t>
            </w:r>
            <w:r w:rsidR="002E21A6" w:rsidRPr="00C45ACD">
              <w:t>571</w:t>
            </w:r>
            <w:r>
              <w:t>,</w:t>
            </w:r>
            <w:r w:rsidR="002E21A6" w:rsidRPr="00C45ACD">
              <w:t>578</w:t>
            </w:r>
            <w:r>
              <w:t>,</w:t>
            </w:r>
            <w:r w:rsidR="002E21A6" w:rsidRPr="00C45ACD">
              <w:t>000</w:t>
            </w:r>
          </w:p>
        </w:tc>
        <w:tc>
          <w:tcPr>
            <w:tcW w:w="2707" w:type="dxa"/>
          </w:tcPr>
          <w:p w14:paraId="74699C1C" w14:textId="1A6229BA" w:rsidR="00F96FF6" w:rsidRPr="007E3CB5" w:rsidRDefault="00A2786C" w:rsidP="00353DB2">
            <w:pPr>
              <w:jc w:val="center"/>
            </w:pPr>
            <w:r>
              <w:t>$</w:t>
            </w:r>
            <w:r w:rsidR="002E21A6" w:rsidRPr="002E21A6">
              <w:t>379</w:t>
            </w:r>
            <w:r>
              <w:t>,</w:t>
            </w:r>
            <w:r w:rsidR="002E21A6" w:rsidRPr="002E21A6">
              <w:t>704</w:t>
            </w:r>
            <w:r>
              <w:t>,</w:t>
            </w:r>
            <w:r w:rsidR="002E21A6" w:rsidRPr="002E21A6">
              <w:t>000</w:t>
            </w:r>
          </w:p>
        </w:tc>
      </w:tr>
      <w:tr w:rsidR="00B857CF" w:rsidRPr="009B2120" w14:paraId="620ADE88" w14:textId="77777777" w:rsidTr="003F5FC2">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067BD035" w14:textId="7AE816B4" w:rsidR="00B857CF" w:rsidRPr="00B857CF" w:rsidRDefault="00B857CF" w:rsidP="00353DB2">
            <w:pPr>
              <w:rPr>
                <w:b/>
              </w:rPr>
            </w:pPr>
            <w:r w:rsidRPr="00B857CF">
              <w:rPr>
                <w:b/>
              </w:rPr>
              <w:t xml:space="preserve">Total </w:t>
            </w:r>
          </w:p>
        </w:tc>
        <w:tc>
          <w:tcPr>
            <w:tcW w:w="2160" w:type="dxa"/>
            <w:vAlign w:val="top"/>
          </w:tcPr>
          <w:p w14:paraId="56EF41C4" w14:textId="419DBC63" w:rsidR="00B857CF" w:rsidRPr="00B857CF" w:rsidRDefault="00B857CF" w:rsidP="00425B8E">
            <w:pPr>
              <w:jc w:val="center"/>
              <w:rPr>
                <w:b/>
              </w:rPr>
            </w:pPr>
            <w:r w:rsidRPr="00B857CF">
              <w:rPr>
                <w:rFonts w:cs="Calibri"/>
                <w:b/>
                <w:kern w:val="0"/>
                <w:sz w:val="22"/>
              </w:rPr>
              <w:t xml:space="preserve">$4,554,936,000 </w:t>
            </w:r>
          </w:p>
        </w:tc>
        <w:tc>
          <w:tcPr>
            <w:tcW w:w="2707" w:type="dxa"/>
            <w:vAlign w:val="top"/>
          </w:tcPr>
          <w:p w14:paraId="33BAE51B" w14:textId="5B50F595" w:rsidR="00B857CF" w:rsidRPr="00B857CF" w:rsidRDefault="00B857CF" w:rsidP="00353DB2">
            <w:pPr>
              <w:jc w:val="center"/>
              <w:rPr>
                <w:b/>
              </w:rPr>
            </w:pPr>
            <w:r w:rsidRPr="00B857CF">
              <w:rPr>
                <w:rFonts w:cs="Calibri"/>
                <w:b/>
                <w:kern w:val="0"/>
                <w:sz w:val="22"/>
              </w:rPr>
              <w:t xml:space="preserve">$4,386,405,000 </w:t>
            </w:r>
          </w:p>
        </w:tc>
        <w:tc>
          <w:tcPr>
            <w:tcW w:w="2707" w:type="dxa"/>
            <w:vAlign w:val="top"/>
          </w:tcPr>
          <w:p w14:paraId="23F3FBAD" w14:textId="4BEA4A3E" w:rsidR="00B857CF" w:rsidRPr="00B857CF" w:rsidRDefault="00B857CF" w:rsidP="00353DB2">
            <w:pPr>
              <w:jc w:val="center"/>
              <w:rPr>
                <w:b/>
              </w:rPr>
            </w:pPr>
            <w:r w:rsidRPr="00B857CF">
              <w:rPr>
                <w:rFonts w:cs="Calibri"/>
                <w:b/>
                <w:kern w:val="0"/>
                <w:sz w:val="22"/>
              </w:rPr>
              <w:t xml:space="preserve">$1,485,493,000 </w:t>
            </w:r>
          </w:p>
        </w:tc>
      </w:tr>
    </w:tbl>
    <w:p w14:paraId="298D2BAA" w14:textId="3D2E9323" w:rsidR="00D507CB" w:rsidRDefault="00D507CB" w:rsidP="00CA2219">
      <w:pPr>
        <w:tabs>
          <w:tab w:val="clear" w:pos="284"/>
        </w:tabs>
        <w:spacing w:line="240" w:lineRule="auto"/>
      </w:pPr>
    </w:p>
    <w:p w14:paraId="3ECF8819" w14:textId="77777777" w:rsidR="00D507CB" w:rsidRDefault="00D507CB">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14" w:name="_Toc106979735"/>
      <w:r>
        <w:lastRenderedPageBreak/>
        <w:t>References</w:t>
      </w:r>
      <w:bookmarkEnd w:id="314"/>
    </w:p>
    <w:p w14:paraId="44900109" w14:textId="51D531DE" w:rsidR="004A7798" w:rsidRDefault="004A7798" w:rsidP="003908D9">
      <w:pPr>
        <w:pStyle w:val="BodyText"/>
      </w:pPr>
      <w:r>
        <w:t xml:space="preserve">FEMA, </w:t>
      </w:r>
      <w:r w:rsidRPr="001E2388">
        <w:rPr>
          <w:i/>
        </w:rPr>
        <w:t>Brazoria County Flood Insurance Study, Texas</w:t>
      </w:r>
      <w:r>
        <w:t xml:space="preserve">, </w:t>
      </w:r>
      <w:r w:rsidR="00CC315E">
        <w:t>December 2020</w:t>
      </w:r>
    </w:p>
    <w:p w14:paraId="7211C9AC" w14:textId="021B8E90" w:rsidR="004A7798" w:rsidRDefault="004A7798" w:rsidP="003908D9">
      <w:pPr>
        <w:pStyle w:val="BodyText"/>
      </w:pPr>
      <w:r>
        <w:t xml:space="preserve">FEMA, </w:t>
      </w:r>
      <w:r w:rsidR="00B30226">
        <w:rPr>
          <w:i/>
        </w:rPr>
        <w:t>Matagorda</w:t>
      </w:r>
      <w:r w:rsidRPr="001E2388">
        <w:rPr>
          <w:i/>
        </w:rPr>
        <w:t xml:space="preserve"> County </w:t>
      </w:r>
      <w:r w:rsidR="006A2950" w:rsidRPr="001E2388">
        <w:rPr>
          <w:i/>
        </w:rPr>
        <w:t>Flood Insurance Study, Texas</w:t>
      </w:r>
      <w:r w:rsidR="006A2950">
        <w:t xml:space="preserve">, </w:t>
      </w:r>
      <w:r w:rsidR="00B30226">
        <w:t>April 1984</w:t>
      </w:r>
    </w:p>
    <w:p w14:paraId="64E8A302" w14:textId="4BC27FCF" w:rsidR="00167542" w:rsidRDefault="00167542" w:rsidP="003908D9">
      <w:pPr>
        <w:pStyle w:val="BodyText"/>
      </w:pPr>
      <w:r>
        <w:t xml:space="preserve">FEMA, </w:t>
      </w:r>
      <w:r w:rsidRPr="009175BB">
        <w:rPr>
          <w:i/>
        </w:rPr>
        <w:t>Wharton County Flood Insurance Study, Texas</w:t>
      </w:r>
      <w:r>
        <w:t>, December 2017</w:t>
      </w:r>
    </w:p>
    <w:p w14:paraId="6CEB470E" w14:textId="77777777" w:rsidR="003908D9" w:rsidRDefault="003908D9" w:rsidP="003908D9">
      <w:pPr>
        <w:pStyle w:val="BodyText"/>
      </w:pPr>
      <w:r>
        <w:t xml:space="preserve">Harris County Flood Control District – TX, </w:t>
      </w:r>
      <w:r w:rsidRPr="001E2388">
        <w:rPr>
          <w:i/>
        </w:rPr>
        <w:t>Two Dimensional Modeling Guidelines</w:t>
      </w:r>
      <w:r>
        <w:t>, July 2018</w:t>
      </w:r>
    </w:p>
    <w:p w14:paraId="23876AE9" w14:textId="77777777" w:rsidR="00A315D3" w:rsidRDefault="00A315D3" w:rsidP="00A315D3">
      <w:pPr>
        <w:pStyle w:val="BodyText"/>
      </w:pPr>
      <w:r>
        <w:t xml:space="preserve">Homer, C.G., Dewitz, J.A., Yang, L., Jin, S., Danielson, P., Xian, G., Coulston, J., Herold, N.D., Wickham, J.D., and Megown, K., 2015, </w:t>
      </w:r>
      <w:r w:rsidRPr="001E2388">
        <w:rPr>
          <w:i/>
        </w:rPr>
        <w:t xml:space="preserve">Completion of the </w:t>
      </w:r>
      <w:r w:rsidR="002C1F82" w:rsidRPr="001E2388">
        <w:rPr>
          <w:i/>
        </w:rPr>
        <w:t xml:space="preserve">2016 </w:t>
      </w:r>
      <w:r w:rsidRPr="001E2388">
        <w:rPr>
          <w:i/>
        </w:rPr>
        <w:t>National Land Cover Database for the conterminous United States-Representing a decade of land cover change information. Photogrammetric Engineering and Remote Sensing</w:t>
      </w:r>
      <w:r>
        <w:t>, v. 81, no. 5, p. 345-354</w:t>
      </w:r>
    </w:p>
    <w:p w14:paraId="1D1D4211" w14:textId="514B6AF8" w:rsidR="00A315D3" w:rsidRDefault="00A315D3" w:rsidP="00A315D3">
      <w:pPr>
        <w:pStyle w:val="BodyText"/>
      </w:pPr>
      <w:r>
        <w:t xml:space="preserve">National Oceanic and Atmospheric Administration. NOAA </w:t>
      </w:r>
      <w:r w:rsidR="007753C4">
        <w:t xml:space="preserve"> </w:t>
      </w:r>
      <w:r>
        <w:t xml:space="preserve">Atlas 14, Volume </w:t>
      </w:r>
      <w:r w:rsidR="001E2388">
        <w:t>11 Version 2.0 Texas</w:t>
      </w:r>
      <w:r>
        <w:t xml:space="preserve">, </w:t>
      </w:r>
      <w:r w:rsidRPr="001E2388">
        <w:rPr>
          <w:i/>
        </w:rPr>
        <w:t>Precipitation-Frequency Atlas of the United States</w:t>
      </w:r>
      <w:r>
        <w:t>.  Silver Spring, Maryland, 201</w:t>
      </w:r>
      <w:r w:rsidR="001E2388">
        <w:t>8</w:t>
      </w:r>
      <w:r>
        <w:t xml:space="preserve">. </w:t>
      </w:r>
    </w:p>
    <w:p w14:paraId="067C3C5A" w14:textId="77777777" w:rsidR="00A315D3" w:rsidRDefault="00A315D3" w:rsidP="00A315D3">
      <w:pPr>
        <w:pStyle w:val="BodyText"/>
      </w:pPr>
      <w:r>
        <w:t xml:space="preserve">Painter, C.C., Heimann, D.C., and Lanning-Rush, J.L., 2017, </w:t>
      </w:r>
      <w:r w:rsidRPr="001E2388">
        <w:rPr>
          <w:i/>
        </w:rPr>
        <w:t>Methods for estimating annual exceedance-probability streamflows for streams in Kansas based on data through water year 2015 (ver. 1.1, September 2017):</w:t>
      </w:r>
      <w:r>
        <w:t xml:space="preserve"> U.S. Geological Survey Scientific Investigations Report 2017–5063, 20 p., https://doi.org/10.3133/sir20175063.</w:t>
      </w:r>
    </w:p>
    <w:p w14:paraId="705C4935" w14:textId="3B84886B" w:rsidR="001F7984" w:rsidRDefault="001F7984" w:rsidP="00A315D3">
      <w:pPr>
        <w:pStyle w:val="BodyText"/>
      </w:pPr>
      <w:r>
        <w:t xml:space="preserve">USACE, </w:t>
      </w:r>
      <w:r w:rsidRPr="001E2388">
        <w:rPr>
          <w:i/>
        </w:rPr>
        <w:t>HEC-RAS 2D Modeling User’s Manual</w:t>
      </w:r>
      <w:r>
        <w:t>, February 2016</w:t>
      </w:r>
    </w:p>
    <w:p w14:paraId="4C8B6364" w14:textId="66D7B1E6" w:rsidR="004C6A8F" w:rsidRDefault="004C6A8F" w:rsidP="00A315D3">
      <w:pPr>
        <w:pStyle w:val="BodyText"/>
      </w:pPr>
      <w:r>
        <w:t xml:space="preserve">USACE, </w:t>
      </w:r>
      <w:r w:rsidRPr="001E2388">
        <w:rPr>
          <w:i/>
        </w:rPr>
        <w:t>HEC-RAS Hydraulic Reference Manual</w:t>
      </w:r>
      <w:r>
        <w:t>, February 2016</w:t>
      </w:r>
    </w:p>
    <w:p w14:paraId="672408AF" w14:textId="77777777" w:rsidR="00A315D3" w:rsidRDefault="00A315D3" w:rsidP="00A315D3">
      <w:pPr>
        <w:pStyle w:val="BodyText"/>
      </w:pPr>
      <w:r>
        <w:t xml:space="preserve">United States Department of Agriculture, </w:t>
      </w:r>
      <w:r w:rsidRPr="001E2388">
        <w:rPr>
          <w:i/>
        </w:rPr>
        <w:t>Chapter 5 of the NRCS National Engineering Handbook Part 630. Amended</w:t>
      </w:r>
      <w:r>
        <w:t xml:space="preserve"> May 2012.</w:t>
      </w:r>
    </w:p>
    <w:p w14:paraId="59D0CC7E" w14:textId="0C77C283" w:rsidR="00444B36" w:rsidRDefault="00444B36" w:rsidP="00A315D3">
      <w:pPr>
        <w:pStyle w:val="BodyText"/>
      </w:pPr>
      <w:r>
        <w:t xml:space="preserve">USDA, NRCS, </w:t>
      </w:r>
      <w:r w:rsidRPr="001E2388">
        <w:rPr>
          <w:i/>
        </w:rPr>
        <w:t>Manning’s n Values for Various Land Covers To Use for Dam Breach Analysis in Kansas</w:t>
      </w:r>
      <w:r>
        <w:t>, 2016</w:t>
      </w:r>
    </w:p>
    <w:p w14:paraId="0A51A789" w14:textId="24EADEB2" w:rsidR="00444B36" w:rsidRDefault="00444B36" w:rsidP="00A315D3">
      <w:pPr>
        <w:pStyle w:val="BodyText"/>
      </w:pPr>
      <w:r>
        <w:t>USDA, NRCS, Part 630 National Engineering Handbook, Chapter 5 Streamflow Data, March 2020</w:t>
      </w:r>
    </w:p>
    <w:p w14:paraId="4E50260F" w14:textId="1914161B" w:rsidR="007E3CB5" w:rsidRDefault="00C4204D" w:rsidP="00A315D3">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32A0C740" w14:textId="77777777" w:rsidR="007E3CB5" w:rsidRDefault="007E3CB5">
      <w:pPr>
        <w:tabs>
          <w:tab w:val="clear" w:pos="284"/>
        </w:tabs>
        <w:spacing w:line="240" w:lineRule="auto"/>
      </w:pPr>
      <w:r>
        <w:br w:type="page"/>
      </w:r>
    </w:p>
    <w:p w14:paraId="189809CF" w14:textId="53D62124" w:rsidR="00FE74FB" w:rsidRPr="00FE74FB" w:rsidRDefault="00FE74FB" w:rsidP="00C1594D">
      <w:pPr>
        <w:pStyle w:val="Heading1"/>
        <w:jc w:val="center"/>
      </w:pPr>
      <w:bookmarkStart w:id="315" w:name="_Ref489969912"/>
      <w:bookmarkStart w:id="316" w:name="_Toc52367097"/>
      <w:bookmarkStart w:id="317" w:name="_Toc106979736"/>
      <w:r w:rsidRPr="00C23D36">
        <w:lastRenderedPageBreak/>
        <w:t>Appendix A BLE Map</w:t>
      </w:r>
      <w:bookmarkEnd w:id="315"/>
      <w:bookmarkEnd w:id="316"/>
      <w:bookmarkEnd w:id="317"/>
    </w:p>
    <w:p w14:paraId="497B4508" w14:textId="77777777" w:rsidR="003908D9" w:rsidRPr="000D04AB" w:rsidRDefault="003908D9" w:rsidP="00A315D3">
      <w:pPr>
        <w:pStyle w:val="BodyText"/>
      </w:pPr>
    </w:p>
    <w:p w14:paraId="05EFDA53" w14:textId="5D08B9FD" w:rsidR="00054055" w:rsidRPr="00054055" w:rsidRDefault="007E3CB5" w:rsidP="00C23D36">
      <w:pPr>
        <w:pStyle w:val="BodyText"/>
        <w:jc w:val="center"/>
      </w:pPr>
      <w:r>
        <w:rPr>
          <w:noProof/>
        </w:rPr>
        <w:drawing>
          <wp:inline distT="0" distB="0" distL="0" distR="0" wp14:anchorId="32D413A6" wp14:editId="2D0DB82D">
            <wp:extent cx="5595582" cy="5595582"/>
            <wp:effectExtent l="19050" t="19050" r="24765" b="2476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604287" cy="5604287"/>
                    </a:xfrm>
                    <a:prstGeom prst="rect">
                      <a:avLst/>
                    </a:prstGeom>
                    <a:ln w="15875">
                      <a:solidFill>
                        <a:schemeClr val="tx1"/>
                      </a:solidFill>
                    </a:ln>
                  </pic:spPr>
                </pic:pic>
              </a:graphicData>
            </a:graphic>
          </wp:inline>
        </w:drawing>
      </w:r>
    </w:p>
    <w:p w14:paraId="5D97613E" w14:textId="77777777" w:rsidR="0048315A" w:rsidRPr="0048315A" w:rsidRDefault="0048315A" w:rsidP="00A315D3">
      <w:pPr>
        <w:pStyle w:val="BodyText"/>
      </w:pPr>
    </w:p>
    <w:bookmarkEnd w:id="17"/>
    <w:p w14:paraId="137A5F1E" w14:textId="77777777" w:rsidR="0080324C" w:rsidRDefault="0080324C">
      <w:pPr>
        <w:tabs>
          <w:tab w:val="clear" w:pos="284"/>
        </w:tabs>
        <w:spacing w:line="240" w:lineRule="auto"/>
      </w:pPr>
      <w:r>
        <w:br w:type="page"/>
      </w:r>
      <w:bookmarkStart w:id="318" w:name="EOD"/>
      <w:bookmarkEnd w:id="318"/>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19" w:name="Contact"/>
            <w:bookmarkStart w:id="320" w:name="BackCoverText" w:colFirst="0" w:colLast="0"/>
            <w:r w:rsidRPr="0030437A">
              <w:rPr>
                <w:color w:val="FFFFFF"/>
              </w:rPr>
              <w:t xml:space="preserve"> </w:t>
            </w:r>
            <w:bookmarkEnd w:id="319"/>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21" w:name="OfficeAddress"/>
            <w:r w:rsidRPr="0030437A">
              <w:rPr>
                <w:color w:val="FFFFFF"/>
              </w:rPr>
              <w:t xml:space="preserve">aecom.com </w:t>
            </w:r>
            <w:bookmarkEnd w:id="321"/>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20"/>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121695" w:rsidRDefault="00121695"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121695" w:rsidRDefault="00121695"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2A75EF">
      <w:footerReference w:type="default" r:id="rId34"/>
      <w:pgSz w:w="12240" w:h="15840"/>
      <w:pgMar w:top="1134" w:right="1440" w:bottom="851" w:left="1440" w:header="709" w:footer="284" w:gutter="0"/>
      <w:pgNumType w:start="1"/>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2304F562" w15:done="0"/>
  <w15:commentEx w15:paraId="48327DD8" w15:done="0"/>
  <w15:commentEx w15:paraId="59C2E341" w15:done="0"/>
  <w15:commentEx w15:paraId="49AE1BE5" w15:done="0"/>
  <w15:commentEx w15:paraId="2667DA6F" w15:done="0"/>
  <w15:commentEx w15:paraId="1926BC8C" w15:done="0"/>
  <w15:commentEx w15:paraId="01FD2FA8" w15:done="0"/>
  <w15:commentEx w15:paraId="751168D8" w15:done="0"/>
  <w15:commentEx w15:paraId="080AB2F1" w15:done="0"/>
  <w15:commentEx w15:paraId="71FB5F69" w15:done="0"/>
  <w15:commentEx w15:paraId="35DD4473" w15:done="0"/>
  <w15:commentEx w15:paraId="6C9BFD0A" w15:done="0"/>
  <w15:commentEx w15:paraId="172F5D29" w15:done="0"/>
  <w15:commentEx w15:paraId="260D6B3F" w15:done="0"/>
  <w15:commentEx w15:paraId="56A2BDE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61A53E0" w16cex:dateUtc="2022-05-02T17:58:00Z"/>
  <w16cex:commentExtensible w16cex:durableId="261A55D4" w16cex:dateUtc="2022-05-02T18:06:00Z"/>
  <w16cex:commentExtensible w16cex:durableId="261A5777" w16cex:dateUtc="2022-05-02T18:13:00Z"/>
  <w16cex:commentExtensible w16cex:durableId="261A57E7" w16cex:dateUtc="2022-05-02T18:15:00Z"/>
  <w16cex:commentExtensible w16cex:durableId="261A5891" w16cex:dateUtc="2022-05-02T18:18:00Z"/>
  <w16cex:commentExtensible w16cex:durableId="261A5932" w16cex:dateUtc="2022-05-02T18:20:00Z"/>
  <w16cex:commentExtensible w16cex:durableId="261A5A0C" w16cex:dateUtc="2022-05-02T18:24:00Z"/>
  <w16cex:commentExtensible w16cex:durableId="261A5AB0" w16cex:dateUtc="2022-05-02T18:27:00Z"/>
  <w16cex:commentExtensible w16cex:durableId="261A5E42" w16cex:dateUtc="2022-05-02T18:42:00Z"/>
  <w16cex:commentExtensible w16cex:durableId="261A5F38" w16cex:dateUtc="2022-05-02T18:46:00Z"/>
  <w16cex:commentExtensible w16cex:durableId="261A5E93" w16cex:dateUtc="2022-05-02T18:43:00Z"/>
  <w16cex:commentExtensible w16cex:durableId="261A5E6C" w16cex:dateUtc="2022-05-02T18: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304F562" w16cid:durableId="261A53E0"/>
  <w16cid:commentId w16cid:paraId="48327DD8" w16cid:durableId="261B7BA8"/>
  <w16cid:commentId w16cid:paraId="59C2E341" w16cid:durableId="261A55D4"/>
  <w16cid:commentId w16cid:paraId="49AE1BE5" w16cid:durableId="261B7BAA"/>
  <w16cid:commentId w16cid:paraId="2667DA6F" w16cid:durableId="261A5777"/>
  <w16cid:commentId w16cid:paraId="1926BC8C" w16cid:durableId="261A57E7"/>
  <w16cid:commentId w16cid:paraId="01FD2FA8" w16cid:durableId="261B7BAD"/>
  <w16cid:commentId w16cid:paraId="751168D8" w16cid:durableId="261A5891"/>
  <w16cid:commentId w16cid:paraId="080AB2F1" w16cid:durableId="261A5932"/>
  <w16cid:commentId w16cid:paraId="71FB5F69" w16cid:durableId="261A5A0C"/>
  <w16cid:commentId w16cid:paraId="35DD4473" w16cid:durableId="261A5AB0"/>
  <w16cid:commentId w16cid:paraId="6C9BFD0A" w16cid:durableId="261A5E42"/>
  <w16cid:commentId w16cid:paraId="172F5D29" w16cid:durableId="261A5F38"/>
  <w16cid:commentId w16cid:paraId="260D6B3F" w16cid:durableId="261A5E93"/>
  <w16cid:commentId w16cid:paraId="56A2BDE8" w16cid:durableId="261A5E6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7771A3" w14:textId="77777777" w:rsidR="00121695" w:rsidRDefault="00121695" w:rsidP="00253171">
      <w:pPr>
        <w:spacing w:line="240" w:lineRule="auto"/>
      </w:pPr>
      <w:r>
        <w:separator/>
      </w:r>
    </w:p>
  </w:endnote>
  <w:endnote w:type="continuationSeparator" w:id="0">
    <w:p w14:paraId="772A9C55" w14:textId="77777777" w:rsidR="00121695" w:rsidRDefault="00121695"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121695" w:rsidRDefault="00121695"/>
  <w:tbl>
    <w:tblPr>
      <w:tblStyle w:val="Plaingrid"/>
      <w:tblW w:w="5000" w:type="pct"/>
      <w:tblLook w:val="04A0" w:firstRow="1" w:lastRow="0" w:firstColumn="1" w:lastColumn="0" w:noHBand="0" w:noVBand="1"/>
    </w:tblPr>
    <w:tblGrid>
      <w:gridCol w:w="5877"/>
      <w:gridCol w:w="3591"/>
    </w:tblGrid>
    <w:tr w:rsidR="00121695" w14:paraId="3D97DF32" w14:textId="77777777" w:rsidTr="000364E3">
      <w:tc>
        <w:tcPr>
          <w:tcW w:w="5670" w:type="dxa"/>
        </w:tcPr>
        <w:p w14:paraId="5C889816" w14:textId="38604310" w:rsidR="00121695" w:rsidRDefault="00121695" w:rsidP="00C2143D">
          <w:pPr>
            <w:pStyle w:val="Footer"/>
          </w:pPr>
          <w:r>
            <w:fldChar w:fldCharType="begin"/>
          </w:r>
          <w:r>
            <w:instrText xml:space="preserve"> if </w:instrText>
          </w:r>
          <w:fldSimple w:instr=" DOCPROPERTY  ShowFilePath \* MERGEFORMAT ">
            <w:r w:rsidR="009258DA">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9258DA">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p>
      </w:tc>
      <w:tc>
        <w:tcPr>
          <w:tcW w:w="3464" w:type="dxa"/>
          <w:vAlign w:val="bottom"/>
        </w:tcPr>
        <w:p w14:paraId="7F3F61CD" w14:textId="77777777" w:rsidR="00121695" w:rsidRPr="00725883" w:rsidRDefault="00121695" w:rsidP="00A608EB">
          <w:pPr>
            <w:pStyle w:val="Footer"/>
            <w:jc w:val="right"/>
          </w:pPr>
          <w:r>
            <w:t xml:space="preserve">Page </w:t>
          </w:r>
          <w:r>
            <w:fldChar w:fldCharType="begin"/>
          </w:r>
          <w:r>
            <w:instrText xml:space="preserve"> page </w:instrText>
          </w:r>
          <w:r>
            <w:fldChar w:fldCharType="separate"/>
          </w:r>
          <w:r w:rsidR="009258DA">
            <w:t>4</w:t>
          </w:r>
          <w:r>
            <w:fldChar w:fldCharType="end"/>
          </w:r>
        </w:p>
      </w:tc>
    </w:tr>
  </w:tbl>
  <w:p w14:paraId="065A6665" w14:textId="77777777" w:rsidR="00121695" w:rsidRDefault="00121695"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121695" w:rsidRDefault="00121695"/>
  <w:tbl>
    <w:tblPr>
      <w:tblStyle w:val="Plaingrid"/>
      <w:tblW w:w="5000" w:type="pct"/>
      <w:tblLook w:val="04A0" w:firstRow="1" w:lastRow="0" w:firstColumn="1" w:lastColumn="0" w:noHBand="0" w:noVBand="1"/>
    </w:tblPr>
    <w:tblGrid>
      <w:gridCol w:w="5877"/>
      <w:gridCol w:w="3591"/>
    </w:tblGrid>
    <w:tr w:rsidR="00121695" w14:paraId="45B00AFF" w14:textId="77777777" w:rsidTr="000364E3">
      <w:tc>
        <w:tcPr>
          <w:tcW w:w="5670" w:type="dxa"/>
        </w:tcPr>
        <w:p w14:paraId="39A53B56" w14:textId="2373FBD2" w:rsidR="00121695" w:rsidRDefault="00121695" w:rsidP="00C2143D">
          <w:pPr>
            <w:pStyle w:val="Footer"/>
          </w:pPr>
          <w:r>
            <w:fldChar w:fldCharType="begin"/>
          </w:r>
          <w:r>
            <w:instrText xml:space="preserve"> if </w:instrText>
          </w:r>
          <w:fldSimple w:instr=" DOCPROPERTY  ShowFilePath \* MERGEFORMAT ">
            <w:r w:rsidR="009258DA">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9258DA">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bookmarkStart w:id="322" w:name="Text_Contents"/>
          <w:bookmarkStart w:id="323" w:name="TOC"/>
        </w:p>
      </w:tc>
      <w:tc>
        <w:tcPr>
          <w:tcW w:w="3464" w:type="dxa"/>
          <w:vAlign w:val="bottom"/>
        </w:tcPr>
        <w:p w14:paraId="076EEE13" w14:textId="0650A862" w:rsidR="00121695" w:rsidRPr="00725883" w:rsidRDefault="00121695" w:rsidP="00A608EB">
          <w:pPr>
            <w:pStyle w:val="Footer"/>
            <w:jc w:val="right"/>
          </w:pPr>
          <w:r>
            <w:t xml:space="preserve">Page </w:t>
          </w:r>
          <w:r>
            <w:fldChar w:fldCharType="begin"/>
          </w:r>
          <w:r>
            <w:instrText xml:space="preserve"> page </w:instrText>
          </w:r>
          <w:r>
            <w:fldChar w:fldCharType="separate"/>
          </w:r>
          <w:r w:rsidR="009258DA">
            <w:t>2</w:t>
          </w:r>
          <w:r>
            <w:fldChar w:fldCharType="end"/>
          </w:r>
        </w:p>
      </w:tc>
    </w:tr>
    <w:bookmarkEnd w:id="322"/>
    <w:bookmarkEnd w:id="323"/>
  </w:tbl>
  <w:p w14:paraId="0DA2A60B" w14:textId="77777777" w:rsidR="00121695" w:rsidRDefault="00121695"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C0249F" w14:textId="77777777" w:rsidR="00121695" w:rsidRPr="00253171" w:rsidRDefault="00121695"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73218542" w14:textId="77777777" w:rsidR="00121695" w:rsidRPr="00253171" w:rsidRDefault="00121695"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884"/>
      <w:gridCol w:w="3420"/>
    </w:tblGrid>
    <w:tr w:rsidR="00121695" w14:paraId="30A10461" w14:textId="77777777" w:rsidTr="002C4272">
      <w:trPr>
        <w:trHeight w:val="460"/>
      </w:trPr>
      <w:tc>
        <w:tcPr>
          <w:tcW w:w="3146" w:type="dxa"/>
        </w:tcPr>
        <w:p w14:paraId="1DCC6899" w14:textId="1881406B" w:rsidR="00121695" w:rsidRPr="00BD7922" w:rsidRDefault="00121695" w:rsidP="006604C7">
          <w:pPr>
            <w:pStyle w:val="Header"/>
            <w:rPr>
              <w:strike/>
            </w:rPr>
          </w:pPr>
        </w:p>
      </w:tc>
      <w:tc>
        <w:tcPr>
          <w:tcW w:w="2884" w:type="dxa"/>
        </w:tcPr>
        <w:p w14:paraId="4A33F887" w14:textId="77777777" w:rsidR="00121695" w:rsidRPr="00624CAA" w:rsidRDefault="00121695"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121695" w:rsidRPr="00624CAA" w:rsidRDefault="00121695"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9258DA">
            <w:rPr>
              <w:b/>
              <w:sz w:val="24"/>
              <w:szCs w:val="24"/>
            </w:rPr>
            <w:t xml:space="preserve"> </w:t>
          </w:r>
          <w:r w:rsidRPr="002F3B02">
            <w:rPr>
              <w:b/>
              <w:sz w:val="24"/>
              <w:szCs w:val="24"/>
            </w:rPr>
            <w:fldChar w:fldCharType="end"/>
          </w:r>
        </w:p>
      </w:tc>
      <w:tc>
        <w:tcPr>
          <w:tcW w:w="3420" w:type="dxa"/>
        </w:tcPr>
        <w:p w14:paraId="4B0A8980" w14:textId="4585DB63" w:rsidR="00121695" w:rsidRDefault="00121695" w:rsidP="002C4272">
          <w:pPr>
            <w:pStyle w:val="Header"/>
            <w:tabs>
              <w:tab w:val="clear" w:pos="284"/>
              <w:tab w:val="left" w:pos="-558"/>
              <w:tab w:val="left" w:pos="2132"/>
            </w:tabs>
            <w:ind w:left="-558"/>
            <w:jc w:val="right"/>
          </w:pPr>
          <w:r>
            <w:t>FY19 East Mat Bay HUC-8 Watershed, Texas</w:t>
          </w:r>
        </w:p>
        <w:p w14:paraId="6E49CA0A" w14:textId="6AF68DB0" w:rsidR="00121695" w:rsidRPr="002B213B" w:rsidRDefault="00121695" w:rsidP="002C4272">
          <w:pPr>
            <w:pStyle w:val="Header"/>
            <w:tabs>
              <w:tab w:val="left" w:pos="2132"/>
            </w:tabs>
            <w:jc w:val="right"/>
          </w:pPr>
          <w:r>
            <w:t>| June</w:t>
          </w:r>
          <w:r w:rsidRPr="001634C5">
            <w:t xml:space="preserve"> 2022</w:t>
          </w:r>
          <w:fldSimple w:instr=" DOCPROPERTY  HeaderClient \* MERGEFORMAT ">
            <w:r w:rsidR="009258DA">
              <w:t xml:space="preserve"> </w:t>
            </w:r>
          </w:fldSimple>
        </w:p>
        <w:p w14:paraId="6D60AB85" w14:textId="1FD8D9F8" w:rsidR="00121695" w:rsidRPr="00E70621" w:rsidRDefault="00121695"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9258DA">
            <w:rPr>
              <w:highlight w:val="yellow"/>
            </w:rPr>
            <w:t xml:space="preserve"> </w:t>
          </w:r>
          <w:r w:rsidRPr="00E70621">
            <w:rPr>
              <w:highlight w:val="yellow"/>
            </w:rPr>
            <w:fldChar w:fldCharType="end"/>
          </w:r>
        </w:p>
      </w:tc>
    </w:tr>
  </w:tbl>
  <w:p w14:paraId="2C31C8D8" w14:textId="78EE2A89" w:rsidR="00121695" w:rsidRDefault="0012169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5">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9">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2">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4">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5">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6">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7">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29">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0">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24"/>
  </w:num>
  <w:num w:numId="3">
    <w:abstractNumId w:val="3"/>
  </w:num>
  <w:num w:numId="4">
    <w:abstractNumId w:val="2"/>
  </w:num>
  <w:num w:numId="5">
    <w:abstractNumId w:val="1"/>
  </w:num>
  <w:num w:numId="6">
    <w:abstractNumId w:val="0"/>
  </w:num>
  <w:num w:numId="7">
    <w:abstractNumId w:val="6"/>
  </w:num>
  <w:num w:numId="8">
    <w:abstractNumId w:val="10"/>
  </w:num>
  <w:num w:numId="9">
    <w:abstractNumId w:val="25"/>
  </w:num>
  <w:num w:numId="10">
    <w:abstractNumId w:val="7"/>
  </w:num>
  <w:num w:numId="11">
    <w:abstractNumId w:val="12"/>
  </w:num>
  <w:num w:numId="12">
    <w:abstractNumId w:val="22"/>
  </w:num>
  <w:num w:numId="13">
    <w:abstractNumId w:val="9"/>
  </w:num>
  <w:num w:numId="14">
    <w:abstractNumId w:val="28"/>
  </w:num>
  <w:num w:numId="15">
    <w:abstractNumId w:val="26"/>
  </w:num>
  <w:num w:numId="16">
    <w:abstractNumId w:val="14"/>
  </w:num>
  <w:num w:numId="17">
    <w:abstractNumId w:val="18"/>
  </w:num>
  <w:num w:numId="18">
    <w:abstractNumId w:val="18"/>
  </w:num>
  <w:num w:numId="19">
    <w:abstractNumId w:val="23"/>
  </w:num>
  <w:num w:numId="20">
    <w:abstractNumId w:val="16"/>
  </w:num>
  <w:num w:numId="2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8"/>
  </w:num>
  <w:num w:numId="23">
    <w:abstractNumId w:val="13"/>
  </w:num>
  <w:num w:numId="24">
    <w:abstractNumId w:val="29"/>
  </w:num>
  <w:num w:numId="25">
    <w:abstractNumId w:val="19"/>
  </w:num>
  <w:num w:numId="26">
    <w:abstractNumId w:val="30"/>
  </w:num>
  <w:num w:numId="27">
    <w:abstractNumId w:val="5"/>
  </w:num>
  <w:num w:numId="28">
    <w:abstractNumId w:val="20"/>
  </w:num>
  <w:num w:numId="29">
    <w:abstractNumId w:val="8"/>
  </w:num>
  <w:num w:numId="30">
    <w:abstractNumId w:val="25"/>
  </w:num>
  <w:num w:numId="31">
    <w:abstractNumId w:val="27"/>
  </w:num>
  <w:num w:numId="32">
    <w:abstractNumId w:val="17"/>
  </w:num>
  <w:num w:numId="33">
    <w:abstractNumId w:val="4"/>
  </w:num>
  <w:num w:numId="34">
    <w:abstractNumId w:val="15"/>
  </w:num>
  <w:num w:numId="35">
    <w:abstractNumId w:val="25"/>
  </w:num>
  <w:num w:numId="36">
    <w:abstractNumId w:val="11"/>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samenaw, Seyoum">
    <w15:presenceInfo w15:providerId="AD" w15:userId="S::Seyoum.Asamenaw@aecom.com::ee6306d0-46e1-413f-9cc6-96f343ba7c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7168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2B07"/>
    <w:rsid w:val="00004730"/>
    <w:rsid w:val="0000567F"/>
    <w:rsid w:val="00005796"/>
    <w:rsid w:val="00007DDE"/>
    <w:rsid w:val="00010C39"/>
    <w:rsid w:val="00011B0A"/>
    <w:rsid w:val="00012A6F"/>
    <w:rsid w:val="00013B3C"/>
    <w:rsid w:val="000144E9"/>
    <w:rsid w:val="00014BEC"/>
    <w:rsid w:val="00020230"/>
    <w:rsid w:val="0002195C"/>
    <w:rsid w:val="00023D6D"/>
    <w:rsid w:val="00023F39"/>
    <w:rsid w:val="00027303"/>
    <w:rsid w:val="00027DBC"/>
    <w:rsid w:val="0003139A"/>
    <w:rsid w:val="0003173A"/>
    <w:rsid w:val="0003297A"/>
    <w:rsid w:val="00035BAD"/>
    <w:rsid w:val="000364E3"/>
    <w:rsid w:val="0004147B"/>
    <w:rsid w:val="00043637"/>
    <w:rsid w:val="000460D6"/>
    <w:rsid w:val="000462A0"/>
    <w:rsid w:val="0004726B"/>
    <w:rsid w:val="00047A96"/>
    <w:rsid w:val="00050057"/>
    <w:rsid w:val="0005363D"/>
    <w:rsid w:val="000537D2"/>
    <w:rsid w:val="00053F18"/>
    <w:rsid w:val="00054055"/>
    <w:rsid w:val="0005776B"/>
    <w:rsid w:val="0005782B"/>
    <w:rsid w:val="00060016"/>
    <w:rsid w:val="00064C4F"/>
    <w:rsid w:val="000652F7"/>
    <w:rsid w:val="000663FA"/>
    <w:rsid w:val="00066A8B"/>
    <w:rsid w:val="00067457"/>
    <w:rsid w:val="0007100B"/>
    <w:rsid w:val="000719AF"/>
    <w:rsid w:val="0008170B"/>
    <w:rsid w:val="00082023"/>
    <w:rsid w:val="00083354"/>
    <w:rsid w:val="00083CFC"/>
    <w:rsid w:val="000840C5"/>
    <w:rsid w:val="00090164"/>
    <w:rsid w:val="0009153B"/>
    <w:rsid w:val="00095E83"/>
    <w:rsid w:val="0009611E"/>
    <w:rsid w:val="00096866"/>
    <w:rsid w:val="000A14DC"/>
    <w:rsid w:val="000A2D0C"/>
    <w:rsid w:val="000A39A6"/>
    <w:rsid w:val="000A3B6D"/>
    <w:rsid w:val="000A3DD4"/>
    <w:rsid w:val="000A5E31"/>
    <w:rsid w:val="000A6A13"/>
    <w:rsid w:val="000A6D54"/>
    <w:rsid w:val="000B0C66"/>
    <w:rsid w:val="000B28E6"/>
    <w:rsid w:val="000B73C5"/>
    <w:rsid w:val="000C0D5A"/>
    <w:rsid w:val="000C334B"/>
    <w:rsid w:val="000C3C1D"/>
    <w:rsid w:val="000C7459"/>
    <w:rsid w:val="000C7AC2"/>
    <w:rsid w:val="000D04AB"/>
    <w:rsid w:val="000D13AF"/>
    <w:rsid w:val="000D3E11"/>
    <w:rsid w:val="000D40D1"/>
    <w:rsid w:val="000D6FA5"/>
    <w:rsid w:val="000E392F"/>
    <w:rsid w:val="000E4587"/>
    <w:rsid w:val="000E4A9C"/>
    <w:rsid w:val="000E758C"/>
    <w:rsid w:val="000E75C9"/>
    <w:rsid w:val="000F0027"/>
    <w:rsid w:val="000F1D4D"/>
    <w:rsid w:val="000F22FF"/>
    <w:rsid w:val="000F2AE4"/>
    <w:rsid w:val="000F2C08"/>
    <w:rsid w:val="000F5328"/>
    <w:rsid w:val="000F61F0"/>
    <w:rsid w:val="000F66C9"/>
    <w:rsid w:val="00101CCE"/>
    <w:rsid w:val="0010409E"/>
    <w:rsid w:val="0010772E"/>
    <w:rsid w:val="00110478"/>
    <w:rsid w:val="00112827"/>
    <w:rsid w:val="00113896"/>
    <w:rsid w:val="00113C10"/>
    <w:rsid w:val="00114B32"/>
    <w:rsid w:val="00114D39"/>
    <w:rsid w:val="00115CA4"/>
    <w:rsid w:val="001176F1"/>
    <w:rsid w:val="0012093B"/>
    <w:rsid w:val="00121695"/>
    <w:rsid w:val="001244CA"/>
    <w:rsid w:val="0012697D"/>
    <w:rsid w:val="00127902"/>
    <w:rsid w:val="00127AF4"/>
    <w:rsid w:val="001314AE"/>
    <w:rsid w:val="001315BF"/>
    <w:rsid w:val="001320DD"/>
    <w:rsid w:val="00132860"/>
    <w:rsid w:val="00133853"/>
    <w:rsid w:val="001343B0"/>
    <w:rsid w:val="00134992"/>
    <w:rsid w:val="00135D79"/>
    <w:rsid w:val="00136AA6"/>
    <w:rsid w:val="00136C29"/>
    <w:rsid w:val="00137944"/>
    <w:rsid w:val="00137BAA"/>
    <w:rsid w:val="001408A2"/>
    <w:rsid w:val="0014212F"/>
    <w:rsid w:val="001430F2"/>
    <w:rsid w:val="00143D54"/>
    <w:rsid w:val="00144B71"/>
    <w:rsid w:val="001453AD"/>
    <w:rsid w:val="00145502"/>
    <w:rsid w:val="00145561"/>
    <w:rsid w:val="0014571E"/>
    <w:rsid w:val="0014573D"/>
    <w:rsid w:val="00145FBA"/>
    <w:rsid w:val="00146EA2"/>
    <w:rsid w:val="00150002"/>
    <w:rsid w:val="00150531"/>
    <w:rsid w:val="001531A9"/>
    <w:rsid w:val="001535D0"/>
    <w:rsid w:val="00153665"/>
    <w:rsid w:val="00161A02"/>
    <w:rsid w:val="00162E9B"/>
    <w:rsid w:val="001634C5"/>
    <w:rsid w:val="00164CB2"/>
    <w:rsid w:val="00165F6E"/>
    <w:rsid w:val="00166D71"/>
    <w:rsid w:val="00167542"/>
    <w:rsid w:val="0017116A"/>
    <w:rsid w:val="00174521"/>
    <w:rsid w:val="001750DB"/>
    <w:rsid w:val="00175B4D"/>
    <w:rsid w:val="00177077"/>
    <w:rsid w:val="00177284"/>
    <w:rsid w:val="00177C13"/>
    <w:rsid w:val="00177DEA"/>
    <w:rsid w:val="0018100D"/>
    <w:rsid w:val="0018305D"/>
    <w:rsid w:val="00184875"/>
    <w:rsid w:val="00185372"/>
    <w:rsid w:val="001855B4"/>
    <w:rsid w:val="00186090"/>
    <w:rsid w:val="00186702"/>
    <w:rsid w:val="0018672C"/>
    <w:rsid w:val="00187C37"/>
    <w:rsid w:val="00187DDB"/>
    <w:rsid w:val="00190CDA"/>
    <w:rsid w:val="001920F8"/>
    <w:rsid w:val="00193189"/>
    <w:rsid w:val="001937F2"/>
    <w:rsid w:val="00193855"/>
    <w:rsid w:val="00193BD7"/>
    <w:rsid w:val="00196E20"/>
    <w:rsid w:val="0019721C"/>
    <w:rsid w:val="00197A2E"/>
    <w:rsid w:val="001A11B6"/>
    <w:rsid w:val="001A1F61"/>
    <w:rsid w:val="001A45DC"/>
    <w:rsid w:val="001A52C9"/>
    <w:rsid w:val="001A52DD"/>
    <w:rsid w:val="001A72B0"/>
    <w:rsid w:val="001B0325"/>
    <w:rsid w:val="001B143D"/>
    <w:rsid w:val="001C07AF"/>
    <w:rsid w:val="001C0BD8"/>
    <w:rsid w:val="001C2925"/>
    <w:rsid w:val="001C2BC0"/>
    <w:rsid w:val="001C3018"/>
    <w:rsid w:val="001C43B6"/>
    <w:rsid w:val="001C49C6"/>
    <w:rsid w:val="001C5F36"/>
    <w:rsid w:val="001C60EF"/>
    <w:rsid w:val="001C6876"/>
    <w:rsid w:val="001C70B2"/>
    <w:rsid w:val="001C7D04"/>
    <w:rsid w:val="001D03B0"/>
    <w:rsid w:val="001D0E48"/>
    <w:rsid w:val="001D1299"/>
    <w:rsid w:val="001D150B"/>
    <w:rsid w:val="001D26E4"/>
    <w:rsid w:val="001D33BC"/>
    <w:rsid w:val="001D499A"/>
    <w:rsid w:val="001D745B"/>
    <w:rsid w:val="001E1907"/>
    <w:rsid w:val="001E1DB1"/>
    <w:rsid w:val="001E2388"/>
    <w:rsid w:val="001E48D8"/>
    <w:rsid w:val="001E6F4A"/>
    <w:rsid w:val="001F2D00"/>
    <w:rsid w:val="001F34A3"/>
    <w:rsid w:val="001F4214"/>
    <w:rsid w:val="001F4E43"/>
    <w:rsid w:val="001F5E46"/>
    <w:rsid w:val="001F6A1B"/>
    <w:rsid w:val="001F779C"/>
    <w:rsid w:val="001F7984"/>
    <w:rsid w:val="00200613"/>
    <w:rsid w:val="002024D6"/>
    <w:rsid w:val="00203182"/>
    <w:rsid w:val="0020355F"/>
    <w:rsid w:val="00203A4A"/>
    <w:rsid w:val="00204146"/>
    <w:rsid w:val="0020437E"/>
    <w:rsid w:val="00206FFA"/>
    <w:rsid w:val="002122AA"/>
    <w:rsid w:val="00212BA5"/>
    <w:rsid w:val="00213392"/>
    <w:rsid w:val="00213409"/>
    <w:rsid w:val="002134B0"/>
    <w:rsid w:val="00214171"/>
    <w:rsid w:val="002147C0"/>
    <w:rsid w:val="0021591F"/>
    <w:rsid w:val="00215A8B"/>
    <w:rsid w:val="00215FCC"/>
    <w:rsid w:val="00216F12"/>
    <w:rsid w:val="002224B6"/>
    <w:rsid w:val="0022472C"/>
    <w:rsid w:val="0022518C"/>
    <w:rsid w:val="002279B0"/>
    <w:rsid w:val="00230830"/>
    <w:rsid w:val="00230A71"/>
    <w:rsid w:val="00230B38"/>
    <w:rsid w:val="00233791"/>
    <w:rsid w:val="002340CC"/>
    <w:rsid w:val="00234141"/>
    <w:rsid w:val="00234253"/>
    <w:rsid w:val="0023430C"/>
    <w:rsid w:val="00235F1F"/>
    <w:rsid w:val="00236A00"/>
    <w:rsid w:val="002402D4"/>
    <w:rsid w:val="00241364"/>
    <w:rsid w:val="0024247B"/>
    <w:rsid w:val="00244809"/>
    <w:rsid w:val="00245043"/>
    <w:rsid w:val="00245426"/>
    <w:rsid w:val="002457C3"/>
    <w:rsid w:val="00246821"/>
    <w:rsid w:val="00252C7F"/>
    <w:rsid w:val="00253171"/>
    <w:rsid w:val="00254EC8"/>
    <w:rsid w:val="00257B6D"/>
    <w:rsid w:val="002603F2"/>
    <w:rsid w:val="002609AD"/>
    <w:rsid w:val="00262097"/>
    <w:rsid w:val="00263F55"/>
    <w:rsid w:val="00265A9E"/>
    <w:rsid w:val="00266BA3"/>
    <w:rsid w:val="00267056"/>
    <w:rsid w:val="00270E14"/>
    <w:rsid w:val="00272445"/>
    <w:rsid w:val="00272FFE"/>
    <w:rsid w:val="002740A7"/>
    <w:rsid w:val="002741BD"/>
    <w:rsid w:val="002762F6"/>
    <w:rsid w:val="002770A0"/>
    <w:rsid w:val="00277FF1"/>
    <w:rsid w:val="0028125A"/>
    <w:rsid w:val="0028145A"/>
    <w:rsid w:val="002819C8"/>
    <w:rsid w:val="00282582"/>
    <w:rsid w:val="00283697"/>
    <w:rsid w:val="00284C82"/>
    <w:rsid w:val="00285233"/>
    <w:rsid w:val="0029008E"/>
    <w:rsid w:val="00292670"/>
    <w:rsid w:val="00293C45"/>
    <w:rsid w:val="002974D7"/>
    <w:rsid w:val="002A0730"/>
    <w:rsid w:val="002A24EB"/>
    <w:rsid w:val="002A75EF"/>
    <w:rsid w:val="002A7CB9"/>
    <w:rsid w:val="002A7D50"/>
    <w:rsid w:val="002B1CCC"/>
    <w:rsid w:val="002B1D7D"/>
    <w:rsid w:val="002B2C1C"/>
    <w:rsid w:val="002B4677"/>
    <w:rsid w:val="002B5A8F"/>
    <w:rsid w:val="002B752A"/>
    <w:rsid w:val="002B7771"/>
    <w:rsid w:val="002C1F82"/>
    <w:rsid w:val="002C3E18"/>
    <w:rsid w:val="002C40AE"/>
    <w:rsid w:val="002C4272"/>
    <w:rsid w:val="002C476D"/>
    <w:rsid w:val="002C4B35"/>
    <w:rsid w:val="002C646C"/>
    <w:rsid w:val="002C66FE"/>
    <w:rsid w:val="002C7295"/>
    <w:rsid w:val="002C77CB"/>
    <w:rsid w:val="002C78EC"/>
    <w:rsid w:val="002C7E48"/>
    <w:rsid w:val="002D0911"/>
    <w:rsid w:val="002D1696"/>
    <w:rsid w:val="002D1969"/>
    <w:rsid w:val="002D1F63"/>
    <w:rsid w:val="002D3395"/>
    <w:rsid w:val="002D45C8"/>
    <w:rsid w:val="002D51B3"/>
    <w:rsid w:val="002D6CFC"/>
    <w:rsid w:val="002E1F7E"/>
    <w:rsid w:val="002E21A6"/>
    <w:rsid w:val="002E2A62"/>
    <w:rsid w:val="002E69BE"/>
    <w:rsid w:val="002E6EF9"/>
    <w:rsid w:val="002E72EA"/>
    <w:rsid w:val="002E780D"/>
    <w:rsid w:val="002F3B02"/>
    <w:rsid w:val="00300663"/>
    <w:rsid w:val="00301623"/>
    <w:rsid w:val="00302A12"/>
    <w:rsid w:val="0030437A"/>
    <w:rsid w:val="00305310"/>
    <w:rsid w:val="00305E7F"/>
    <w:rsid w:val="00306118"/>
    <w:rsid w:val="00311C82"/>
    <w:rsid w:val="00312994"/>
    <w:rsid w:val="003130BF"/>
    <w:rsid w:val="003146F8"/>
    <w:rsid w:val="00314EA9"/>
    <w:rsid w:val="00315C27"/>
    <w:rsid w:val="00316CE6"/>
    <w:rsid w:val="003171CF"/>
    <w:rsid w:val="00323122"/>
    <w:rsid w:val="00323654"/>
    <w:rsid w:val="00325598"/>
    <w:rsid w:val="00326457"/>
    <w:rsid w:val="00327242"/>
    <w:rsid w:val="00327DD0"/>
    <w:rsid w:val="00330DC8"/>
    <w:rsid w:val="003334C3"/>
    <w:rsid w:val="0033783B"/>
    <w:rsid w:val="003413DE"/>
    <w:rsid w:val="00342A65"/>
    <w:rsid w:val="00342FC4"/>
    <w:rsid w:val="00343248"/>
    <w:rsid w:val="0034474B"/>
    <w:rsid w:val="00344A00"/>
    <w:rsid w:val="00347538"/>
    <w:rsid w:val="003521F5"/>
    <w:rsid w:val="00353DB2"/>
    <w:rsid w:val="003624E2"/>
    <w:rsid w:val="003636AD"/>
    <w:rsid w:val="00364FD7"/>
    <w:rsid w:val="003707CC"/>
    <w:rsid w:val="003723EF"/>
    <w:rsid w:val="003727C7"/>
    <w:rsid w:val="003732CF"/>
    <w:rsid w:val="003742A0"/>
    <w:rsid w:val="00375F5F"/>
    <w:rsid w:val="003760C4"/>
    <w:rsid w:val="0037743B"/>
    <w:rsid w:val="0037784E"/>
    <w:rsid w:val="003813E6"/>
    <w:rsid w:val="00381539"/>
    <w:rsid w:val="00383735"/>
    <w:rsid w:val="003867C2"/>
    <w:rsid w:val="00387B7C"/>
    <w:rsid w:val="00387DEF"/>
    <w:rsid w:val="003908D9"/>
    <w:rsid w:val="003934D8"/>
    <w:rsid w:val="003964F2"/>
    <w:rsid w:val="003A093D"/>
    <w:rsid w:val="003A7385"/>
    <w:rsid w:val="003A79BB"/>
    <w:rsid w:val="003B07B0"/>
    <w:rsid w:val="003B18BF"/>
    <w:rsid w:val="003B31A5"/>
    <w:rsid w:val="003B36BF"/>
    <w:rsid w:val="003B386F"/>
    <w:rsid w:val="003B6C9A"/>
    <w:rsid w:val="003C10A6"/>
    <w:rsid w:val="003C11A1"/>
    <w:rsid w:val="003C43E3"/>
    <w:rsid w:val="003D08F2"/>
    <w:rsid w:val="003D1681"/>
    <w:rsid w:val="003D2760"/>
    <w:rsid w:val="003D2814"/>
    <w:rsid w:val="003D3C07"/>
    <w:rsid w:val="003D4537"/>
    <w:rsid w:val="003E04ED"/>
    <w:rsid w:val="003E1070"/>
    <w:rsid w:val="003E186C"/>
    <w:rsid w:val="003E3DFD"/>
    <w:rsid w:val="003E4A40"/>
    <w:rsid w:val="003E4FE3"/>
    <w:rsid w:val="003E5E12"/>
    <w:rsid w:val="003F40DA"/>
    <w:rsid w:val="003F5FC2"/>
    <w:rsid w:val="003F618A"/>
    <w:rsid w:val="003F7459"/>
    <w:rsid w:val="003F7EA0"/>
    <w:rsid w:val="0040027F"/>
    <w:rsid w:val="00400291"/>
    <w:rsid w:val="004006F8"/>
    <w:rsid w:val="00400934"/>
    <w:rsid w:val="00400AFF"/>
    <w:rsid w:val="0040621C"/>
    <w:rsid w:val="00407772"/>
    <w:rsid w:val="0041167F"/>
    <w:rsid w:val="0041372D"/>
    <w:rsid w:val="00413BDE"/>
    <w:rsid w:val="00415158"/>
    <w:rsid w:val="00415998"/>
    <w:rsid w:val="0041646A"/>
    <w:rsid w:val="00417649"/>
    <w:rsid w:val="00420CC8"/>
    <w:rsid w:val="004217B6"/>
    <w:rsid w:val="00422DA1"/>
    <w:rsid w:val="00423BAA"/>
    <w:rsid w:val="00425B8E"/>
    <w:rsid w:val="00426AB6"/>
    <w:rsid w:val="00430765"/>
    <w:rsid w:val="00432018"/>
    <w:rsid w:val="0043233E"/>
    <w:rsid w:val="00434195"/>
    <w:rsid w:val="00437546"/>
    <w:rsid w:val="00437FEB"/>
    <w:rsid w:val="0044100E"/>
    <w:rsid w:val="00444527"/>
    <w:rsid w:val="00444B36"/>
    <w:rsid w:val="004460FF"/>
    <w:rsid w:val="0045162F"/>
    <w:rsid w:val="00456D6B"/>
    <w:rsid w:val="004604EC"/>
    <w:rsid w:val="00460F70"/>
    <w:rsid w:val="00461235"/>
    <w:rsid w:val="00463E15"/>
    <w:rsid w:val="004641BD"/>
    <w:rsid w:val="00467014"/>
    <w:rsid w:val="00467431"/>
    <w:rsid w:val="004707E2"/>
    <w:rsid w:val="0047146E"/>
    <w:rsid w:val="00472275"/>
    <w:rsid w:val="00473BA7"/>
    <w:rsid w:val="00473ED7"/>
    <w:rsid w:val="0047442C"/>
    <w:rsid w:val="00474830"/>
    <w:rsid w:val="00475126"/>
    <w:rsid w:val="00475C76"/>
    <w:rsid w:val="00477493"/>
    <w:rsid w:val="004775A3"/>
    <w:rsid w:val="0048053F"/>
    <w:rsid w:val="00480F13"/>
    <w:rsid w:val="00481A96"/>
    <w:rsid w:val="004828B3"/>
    <w:rsid w:val="0048315A"/>
    <w:rsid w:val="004864E1"/>
    <w:rsid w:val="00486D5A"/>
    <w:rsid w:val="0048755A"/>
    <w:rsid w:val="00490643"/>
    <w:rsid w:val="004908C7"/>
    <w:rsid w:val="00491D33"/>
    <w:rsid w:val="00493CF1"/>
    <w:rsid w:val="00493F74"/>
    <w:rsid w:val="00494100"/>
    <w:rsid w:val="00495508"/>
    <w:rsid w:val="004959BB"/>
    <w:rsid w:val="004974CE"/>
    <w:rsid w:val="004A019D"/>
    <w:rsid w:val="004A438B"/>
    <w:rsid w:val="004A453C"/>
    <w:rsid w:val="004A7221"/>
    <w:rsid w:val="004A738C"/>
    <w:rsid w:val="004A7798"/>
    <w:rsid w:val="004B0B53"/>
    <w:rsid w:val="004C1357"/>
    <w:rsid w:val="004C231D"/>
    <w:rsid w:val="004C255D"/>
    <w:rsid w:val="004C4813"/>
    <w:rsid w:val="004C4865"/>
    <w:rsid w:val="004C6A8F"/>
    <w:rsid w:val="004D0F29"/>
    <w:rsid w:val="004D1548"/>
    <w:rsid w:val="004D4675"/>
    <w:rsid w:val="004D4A35"/>
    <w:rsid w:val="004D65DF"/>
    <w:rsid w:val="004D7826"/>
    <w:rsid w:val="004D7EE9"/>
    <w:rsid w:val="004E0F82"/>
    <w:rsid w:val="004E1B08"/>
    <w:rsid w:val="004E43B0"/>
    <w:rsid w:val="004E5CF6"/>
    <w:rsid w:val="004F0A97"/>
    <w:rsid w:val="004F2446"/>
    <w:rsid w:val="004F2A79"/>
    <w:rsid w:val="004F5C53"/>
    <w:rsid w:val="004F6942"/>
    <w:rsid w:val="004F6E2F"/>
    <w:rsid w:val="0050231C"/>
    <w:rsid w:val="00503E92"/>
    <w:rsid w:val="005056EB"/>
    <w:rsid w:val="0050705B"/>
    <w:rsid w:val="0050790B"/>
    <w:rsid w:val="00510C96"/>
    <w:rsid w:val="00511F94"/>
    <w:rsid w:val="00512148"/>
    <w:rsid w:val="00512B79"/>
    <w:rsid w:val="005137B7"/>
    <w:rsid w:val="0051545C"/>
    <w:rsid w:val="00516141"/>
    <w:rsid w:val="00517F7D"/>
    <w:rsid w:val="00521201"/>
    <w:rsid w:val="0052151B"/>
    <w:rsid w:val="005223E2"/>
    <w:rsid w:val="005269D3"/>
    <w:rsid w:val="00532111"/>
    <w:rsid w:val="00534783"/>
    <w:rsid w:val="005354C0"/>
    <w:rsid w:val="00537728"/>
    <w:rsid w:val="00542152"/>
    <w:rsid w:val="00542F08"/>
    <w:rsid w:val="0054315A"/>
    <w:rsid w:val="0054374D"/>
    <w:rsid w:val="005440C0"/>
    <w:rsid w:val="005453AF"/>
    <w:rsid w:val="00546984"/>
    <w:rsid w:val="00547E8E"/>
    <w:rsid w:val="0055004B"/>
    <w:rsid w:val="00550A23"/>
    <w:rsid w:val="00550A4B"/>
    <w:rsid w:val="00550FEA"/>
    <w:rsid w:val="005522BE"/>
    <w:rsid w:val="005522CA"/>
    <w:rsid w:val="00555AFC"/>
    <w:rsid w:val="0055609F"/>
    <w:rsid w:val="00556737"/>
    <w:rsid w:val="00556EBF"/>
    <w:rsid w:val="005609C5"/>
    <w:rsid w:val="00560DBB"/>
    <w:rsid w:val="005629AC"/>
    <w:rsid w:val="0056313A"/>
    <w:rsid w:val="00563542"/>
    <w:rsid w:val="00566B7C"/>
    <w:rsid w:val="00570BCD"/>
    <w:rsid w:val="00570D02"/>
    <w:rsid w:val="00572772"/>
    <w:rsid w:val="00572D85"/>
    <w:rsid w:val="005737F7"/>
    <w:rsid w:val="00573C2D"/>
    <w:rsid w:val="00573EEA"/>
    <w:rsid w:val="005756F4"/>
    <w:rsid w:val="00582989"/>
    <w:rsid w:val="005876E7"/>
    <w:rsid w:val="00593748"/>
    <w:rsid w:val="005959FD"/>
    <w:rsid w:val="00595F0B"/>
    <w:rsid w:val="005964DE"/>
    <w:rsid w:val="005A028F"/>
    <w:rsid w:val="005A0EAB"/>
    <w:rsid w:val="005A19DC"/>
    <w:rsid w:val="005B0062"/>
    <w:rsid w:val="005B11AA"/>
    <w:rsid w:val="005B3E9A"/>
    <w:rsid w:val="005B4302"/>
    <w:rsid w:val="005C04C0"/>
    <w:rsid w:val="005C077A"/>
    <w:rsid w:val="005C0E4D"/>
    <w:rsid w:val="005C4C2B"/>
    <w:rsid w:val="005C52F2"/>
    <w:rsid w:val="005C569E"/>
    <w:rsid w:val="005C593D"/>
    <w:rsid w:val="005C5D9E"/>
    <w:rsid w:val="005C6417"/>
    <w:rsid w:val="005C68F9"/>
    <w:rsid w:val="005D0215"/>
    <w:rsid w:val="005D15E5"/>
    <w:rsid w:val="005D2840"/>
    <w:rsid w:val="005D7A22"/>
    <w:rsid w:val="005E07F5"/>
    <w:rsid w:val="005E0FAA"/>
    <w:rsid w:val="005E391C"/>
    <w:rsid w:val="005E4697"/>
    <w:rsid w:val="005E690E"/>
    <w:rsid w:val="005F476A"/>
    <w:rsid w:val="005F626E"/>
    <w:rsid w:val="005F6372"/>
    <w:rsid w:val="005F7AB9"/>
    <w:rsid w:val="00600629"/>
    <w:rsid w:val="006009F9"/>
    <w:rsid w:val="00601502"/>
    <w:rsid w:val="00601842"/>
    <w:rsid w:val="00604165"/>
    <w:rsid w:val="0060626A"/>
    <w:rsid w:val="00606621"/>
    <w:rsid w:val="0060740D"/>
    <w:rsid w:val="006120CE"/>
    <w:rsid w:val="0061273F"/>
    <w:rsid w:val="006137EB"/>
    <w:rsid w:val="00616244"/>
    <w:rsid w:val="006228F2"/>
    <w:rsid w:val="00624CAA"/>
    <w:rsid w:val="00625A5A"/>
    <w:rsid w:val="00625B78"/>
    <w:rsid w:val="00627379"/>
    <w:rsid w:val="006306F0"/>
    <w:rsid w:val="00632271"/>
    <w:rsid w:val="006347B1"/>
    <w:rsid w:val="00634F33"/>
    <w:rsid w:val="006354D9"/>
    <w:rsid w:val="006359D6"/>
    <w:rsid w:val="00635A5A"/>
    <w:rsid w:val="006366CA"/>
    <w:rsid w:val="00643BA6"/>
    <w:rsid w:val="00643F22"/>
    <w:rsid w:val="00644593"/>
    <w:rsid w:val="00644DB9"/>
    <w:rsid w:val="00646A8B"/>
    <w:rsid w:val="00653608"/>
    <w:rsid w:val="00655083"/>
    <w:rsid w:val="0065674E"/>
    <w:rsid w:val="00660232"/>
    <w:rsid w:val="006604C7"/>
    <w:rsid w:val="00663126"/>
    <w:rsid w:val="00663636"/>
    <w:rsid w:val="0066748B"/>
    <w:rsid w:val="00671AAB"/>
    <w:rsid w:val="00673A12"/>
    <w:rsid w:val="00674190"/>
    <w:rsid w:val="00674855"/>
    <w:rsid w:val="00674ABE"/>
    <w:rsid w:val="006760E5"/>
    <w:rsid w:val="00676FE6"/>
    <w:rsid w:val="006803FB"/>
    <w:rsid w:val="00680A82"/>
    <w:rsid w:val="00681A1C"/>
    <w:rsid w:val="00684BAC"/>
    <w:rsid w:val="00685556"/>
    <w:rsid w:val="00687AC1"/>
    <w:rsid w:val="006910EE"/>
    <w:rsid w:val="006913C2"/>
    <w:rsid w:val="006922CF"/>
    <w:rsid w:val="00696D76"/>
    <w:rsid w:val="00697875"/>
    <w:rsid w:val="006A1681"/>
    <w:rsid w:val="006A1D08"/>
    <w:rsid w:val="006A208B"/>
    <w:rsid w:val="006A25D1"/>
    <w:rsid w:val="006A2950"/>
    <w:rsid w:val="006A3705"/>
    <w:rsid w:val="006A5D0E"/>
    <w:rsid w:val="006A6EAA"/>
    <w:rsid w:val="006A73C0"/>
    <w:rsid w:val="006B0261"/>
    <w:rsid w:val="006B3160"/>
    <w:rsid w:val="006B3705"/>
    <w:rsid w:val="006B4663"/>
    <w:rsid w:val="006B4EA6"/>
    <w:rsid w:val="006B4F45"/>
    <w:rsid w:val="006B6036"/>
    <w:rsid w:val="006C0F38"/>
    <w:rsid w:val="006C22EC"/>
    <w:rsid w:val="006C2F0A"/>
    <w:rsid w:val="006C3AE4"/>
    <w:rsid w:val="006C4218"/>
    <w:rsid w:val="006C4E65"/>
    <w:rsid w:val="006C4F04"/>
    <w:rsid w:val="006C72A2"/>
    <w:rsid w:val="006C78A3"/>
    <w:rsid w:val="006D002D"/>
    <w:rsid w:val="006D0366"/>
    <w:rsid w:val="006D2CD1"/>
    <w:rsid w:val="006D2E08"/>
    <w:rsid w:val="006D3975"/>
    <w:rsid w:val="006E0A6A"/>
    <w:rsid w:val="006E10C1"/>
    <w:rsid w:val="006E1490"/>
    <w:rsid w:val="006E4F1E"/>
    <w:rsid w:val="006F0C38"/>
    <w:rsid w:val="006F3E73"/>
    <w:rsid w:val="006F6670"/>
    <w:rsid w:val="00700011"/>
    <w:rsid w:val="007024FC"/>
    <w:rsid w:val="00703825"/>
    <w:rsid w:val="00705D32"/>
    <w:rsid w:val="0071120A"/>
    <w:rsid w:val="00711D27"/>
    <w:rsid w:val="00712222"/>
    <w:rsid w:val="007123E3"/>
    <w:rsid w:val="0071362B"/>
    <w:rsid w:val="00717043"/>
    <w:rsid w:val="007178E6"/>
    <w:rsid w:val="007231B6"/>
    <w:rsid w:val="007234EF"/>
    <w:rsid w:val="00723A16"/>
    <w:rsid w:val="00723CB7"/>
    <w:rsid w:val="00724066"/>
    <w:rsid w:val="0072559F"/>
    <w:rsid w:val="00725883"/>
    <w:rsid w:val="00730FF5"/>
    <w:rsid w:val="007318FE"/>
    <w:rsid w:val="00732650"/>
    <w:rsid w:val="00733842"/>
    <w:rsid w:val="00734E13"/>
    <w:rsid w:val="0073521B"/>
    <w:rsid w:val="00737061"/>
    <w:rsid w:val="007422B0"/>
    <w:rsid w:val="00742786"/>
    <w:rsid w:val="00746042"/>
    <w:rsid w:val="00746F17"/>
    <w:rsid w:val="00752BBC"/>
    <w:rsid w:val="007545F9"/>
    <w:rsid w:val="00754A06"/>
    <w:rsid w:val="007570F6"/>
    <w:rsid w:val="007577F1"/>
    <w:rsid w:val="00757D02"/>
    <w:rsid w:val="00760E09"/>
    <w:rsid w:val="007630BE"/>
    <w:rsid w:val="00763B21"/>
    <w:rsid w:val="00764F90"/>
    <w:rsid w:val="00766D63"/>
    <w:rsid w:val="0076789C"/>
    <w:rsid w:val="00770E82"/>
    <w:rsid w:val="00772011"/>
    <w:rsid w:val="0077426B"/>
    <w:rsid w:val="007743C5"/>
    <w:rsid w:val="007752B1"/>
    <w:rsid w:val="007753C4"/>
    <w:rsid w:val="00775B25"/>
    <w:rsid w:val="00776618"/>
    <w:rsid w:val="007769E5"/>
    <w:rsid w:val="00780341"/>
    <w:rsid w:val="0078040F"/>
    <w:rsid w:val="00781E9F"/>
    <w:rsid w:val="00782D9E"/>
    <w:rsid w:val="00785A24"/>
    <w:rsid w:val="00785EB9"/>
    <w:rsid w:val="007905F8"/>
    <w:rsid w:val="00790710"/>
    <w:rsid w:val="00793599"/>
    <w:rsid w:val="007935AD"/>
    <w:rsid w:val="007939B0"/>
    <w:rsid w:val="007A3C07"/>
    <w:rsid w:val="007A4177"/>
    <w:rsid w:val="007A6D86"/>
    <w:rsid w:val="007B1B64"/>
    <w:rsid w:val="007B276B"/>
    <w:rsid w:val="007B302E"/>
    <w:rsid w:val="007B3656"/>
    <w:rsid w:val="007B5DE0"/>
    <w:rsid w:val="007C09EC"/>
    <w:rsid w:val="007C1FE6"/>
    <w:rsid w:val="007C2A40"/>
    <w:rsid w:val="007C3084"/>
    <w:rsid w:val="007C3827"/>
    <w:rsid w:val="007C5A0A"/>
    <w:rsid w:val="007C5DC6"/>
    <w:rsid w:val="007C6447"/>
    <w:rsid w:val="007D3CAA"/>
    <w:rsid w:val="007D5C05"/>
    <w:rsid w:val="007D60D8"/>
    <w:rsid w:val="007D6F74"/>
    <w:rsid w:val="007E0ABB"/>
    <w:rsid w:val="007E0F3D"/>
    <w:rsid w:val="007E3CB5"/>
    <w:rsid w:val="007E4C95"/>
    <w:rsid w:val="007E7FF2"/>
    <w:rsid w:val="007F196A"/>
    <w:rsid w:val="007F3444"/>
    <w:rsid w:val="007F41D6"/>
    <w:rsid w:val="007F47E6"/>
    <w:rsid w:val="007F4887"/>
    <w:rsid w:val="007F5E40"/>
    <w:rsid w:val="007F6341"/>
    <w:rsid w:val="007F73C2"/>
    <w:rsid w:val="007F76CD"/>
    <w:rsid w:val="0080040C"/>
    <w:rsid w:val="00800A95"/>
    <w:rsid w:val="00801711"/>
    <w:rsid w:val="0080324C"/>
    <w:rsid w:val="00803F1F"/>
    <w:rsid w:val="00804996"/>
    <w:rsid w:val="00805278"/>
    <w:rsid w:val="00813606"/>
    <w:rsid w:val="0081688E"/>
    <w:rsid w:val="008174CC"/>
    <w:rsid w:val="0082068C"/>
    <w:rsid w:val="008212D4"/>
    <w:rsid w:val="00822027"/>
    <w:rsid w:val="00822364"/>
    <w:rsid w:val="00824D22"/>
    <w:rsid w:val="00825B8C"/>
    <w:rsid w:val="00831688"/>
    <w:rsid w:val="00833571"/>
    <w:rsid w:val="00834397"/>
    <w:rsid w:val="00834477"/>
    <w:rsid w:val="00845FFB"/>
    <w:rsid w:val="008464CC"/>
    <w:rsid w:val="00850EB7"/>
    <w:rsid w:val="008518E3"/>
    <w:rsid w:val="00851E3D"/>
    <w:rsid w:val="00854622"/>
    <w:rsid w:val="00854BE1"/>
    <w:rsid w:val="00857E4E"/>
    <w:rsid w:val="00860875"/>
    <w:rsid w:val="00860AA6"/>
    <w:rsid w:val="0086558D"/>
    <w:rsid w:val="00866E69"/>
    <w:rsid w:val="00870C34"/>
    <w:rsid w:val="008723CB"/>
    <w:rsid w:val="008727C8"/>
    <w:rsid w:val="008741BE"/>
    <w:rsid w:val="00877AF3"/>
    <w:rsid w:val="00880456"/>
    <w:rsid w:val="00882818"/>
    <w:rsid w:val="0088323B"/>
    <w:rsid w:val="00883F2D"/>
    <w:rsid w:val="00886937"/>
    <w:rsid w:val="00890ADA"/>
    <w:rsid w:val="008916E4"/>
    <w:rsid w:val="00891E9E"/>
    <w:rsid w:val="00892B17"/>
    <w:rsid w:val="008930A0"/>
    <w:rsid w:val="0089505B"/>
    <w:rsid w:val="008952D6"/>
    <w:rsid w:val="00896800"/>
    <w:rsid w:val="008976C3"/>
    <w:rsid w:val="008A19FD"/>
    <w:rsid w:val="008A688C"/>
    <w:rsid w:val="008A69DE"/>
    <w:rsid w:val="008B2258"/>
    <w:rsid w:val="008B395D"/>
    <w:rsid w:val="008B4042"/>
    <w:rsid w:val="008B4844"/>
    <w:rsid w:val="008B4AB4"/>
    <w:rsid w:val="008B5278"/>
    <w:rsid w:val="008B5F5A"/>
    <w:rsid w:val="008B6A05"/>
    <w:rsid w:val="008C1DE7"/>
    <w:rsid w:val="008C2E13"/>
    <w:rsid w:val="008C3E42"/>
    <w:rsid w:val="008D1456"/>
    <w:rsid w:val="008D3556"/>
    <w:rsid w:val="008D42D4"/>
    <w:rsid w:val="008D4CA8"/>
    <w:rsid w:val="008E0C55"/>
    <w:rsid w:val="008E1AE1"/>
    <w:rsid w:val="008E2761"/>
    <w:rsid w:val="008E39F1"/>
    <w:rsid w:val="008F157F"/>
    <w:rsid w:val="00900EAE"/>
    <w:rsid w:val="00901BD9"/>
    <w:rsid w:val="00901F2D"/>
    <w:rsid w:val="009022EC"/>
    <w:rsid w:val="009029AA"/>
    <w:rsid w:val="009039B7"/>
    <w:rsid w:val="00904014"/>
    <w:rsid w:val="009052D1"/>
    <w:rsid w:val="00906BFE"/>
    <w:rsid w:val="00906DB8"/>
    <w:rsid w:val="00906F61"/>
    <w:rsid w:val="00907041"/>
    <w:rsid w:val="0090796B"/>
    <w:rsid w:val="009104FB"/>
    <w:rsid w:val="0091063E"/>
    <w:rsid w:val="009136D1"/>
    <w:rsid w:val="00914420"/>
    <w:rsid w:val="009158DD"/>
    <w:rsid w:val="009175BB"/>
    <w:rsid w:val="00917C0C"/>
    <w:rsid w:val="00920E61"/>
    <w:rsid w:val="00922B38"/>
    <w:rsid w:val="00923CA3"/>
    <w:rsid w:val="009258DA"/>
    <w:rsid w:val="00926893"/>
    <w:rsid w:val="00935FEE"/>
    <w:rsid w:val="0093783B"/>
    <w:rsid w:val="00940615"/>
    <w:rsid w:val="00943105"/>
    <w:rsid w:val="00943340"/>
    <w:rsid w:val="00944D6C"/>
    <w:rsid w:val="0095040D"/>
    <w:rsid w:val="0095089B"/>
    <w:rsid w:val="009508E5"/>
    <w:rsid w:val="00950AE6"/>
    <w:rsid w:val="009536A0"/>
    <w:rsid w:val="00955C4B"/>
    <w:rsid w:val="00957013"/>
    <w:rsid w:val="00957FA7"/>
    <w:rsid w:val="00962654"/>
    <w:rsid w:val="00962F03"/>
    <w:rsid w:val="00965AB5"/>
    <w:rsid w:val="00972B49"/>
    <w:rsid w:val="00974389"/>
    <w:rsid w:val="0097459C"/>
    <w:rsid w:val="009745DD"/>
    <w:rsid w:val="00974FF4"/>
    <w:rsid w:val="009758C4"/>
    <w:rsid w:val="00976A14"/>
    <w:rsid w:val="00977BA8"/>
    <w:rsid w:val="0098067F"/>
    <w:rsid w:val="0098103A"/>
    <w:rsid w:val="009828DC"/>
    <w:rsid w:val="00984672"/>
    <w:rsid w:val="0098549D"/>
    <w:rsid w:val="00986F6B"/>
    <w:rsid w:val="0098775F"/>
    <w:rsid w:val="00987D0D"/>
    <w:rsid w:val="00993F2D"/>
    <w:rsid w:val="00997BF8"/>
    <w:rsid w:val="009A2448"/>
    <w:rsid w:val="009A2B87"/>
    <w:rsid w:val="009A5CB1"/>
    <w:rsid w:val="009B0939"/>
    <w:rsid w:val="009B5A79"/>
    <w:rsid w:val="009B7EEB"/>
    <w:rsid w:val="009C113E"/>
    <w:rsid w:val="009C1601"/>
    <w:rsid w:val="009C1CC2"/>
    <w:rsid w:val="009C415B"/>
    <w:rsid w:val="009C590C"/>
    <w:rsid w:val="009D2586"/>
    <w:rsid w:val="009D25EB"/>
    <w:rsid w:val="009D4A0D"/>
    <w:rsid w:val="009E27B7"/>
    <w:rsid w:val="009E3C08"/>
    <w:rsid w:val="009E57C9"/>
    <w:rsid w:val="009E66A1"/>
    <w:rsid w:val="009E6ED7"/>
    <w:rsid w:val="009E6FE0"/>
    <w:rsid w:val="009E7798"/>
    <w:rsid w:val="009F0463"/>
    <w:rsid w:val="009F0E63"/>
    <w:rsid w:val="009F193F"/>
    <w:rsid w:val="009F1D77"/>
    <w:rsid w:val="009F29EA"/>
    <w:rsid w:val="009F5A8F"/>
    <w:rsid w:val="009F67A4"/>
    <w:rsid w:val="009F6B65"/>
    <w:rsid w:val="009F7655"/>
    <w:rsid w:val="009F7E30"/>
    <w:rsid w:val="00A0089E"/>
    <w:rsid w:val="00A00EAE"/>
    <w:rsid w:val="00A02D2F"/>
    <w:rsid w:val="00A033B7"/>
    <w:rsid w:val="00A03D7F"/>
    <w:rsid w:val="00A04433"/>
    <w:rsid w:val="00A0637A"/>
    <w:rsid w:val="00A10B0D"/>
    <w:rsid w:val="00A10D47"/>
    <w:rsid w:val="00A147CD"/>
    <w:rsid w:val="00A15879"/>
    <w:rsid w:val="00A22AB9"/>
    <w:rsid w:val="00A240D0"/>
    <w:rsid w:val="00A24314"/>
    <w:rsid w:val="00A25E16"/>
    <w:rsid w:val="00A262DA"/>
    <w:rsid w:val="00A26FC4"/>
    <w:rsid w:val="00A2786C"/>
    <w:rsid w:val="00A3005D"/>
    <w:rsid w:val="00A315D3"/>
    <w:rsid w:val="00A31887"/>
    <w:rsid w:val="00A32CCF"/>
    <w:rsid w:val="00A3396D"/>
    <w:rsid w:val="00A34EE8"/>
    <w:rsid w:val="00A375D1"/>
    <w:rsid w:val="00A40BB9"/>
    <w:rsid w:val="00A51050"/>
    <w:rsid w:val="00A512D3"/>
    <w:rsid w:val="00A52EC1"/>
    <w:rsid w:val="00A5446A"/>
    <w:rsid w:val="00A563D1"/>
    <w:rsid w:val="00A5663A"/>
    <w:rsid w:val="00A56C0A"/>
    <w:rsid w:val="00A5722F"/>
    <w:rsid w:val="00A57CA6"/>
    <w:rsid w:val="00A608EB"/>
    <w:rsid w:val="00A609EC"/>
    <w:rsid w:val="00A62422"/>
    <w:rsid w:val="00A6373D"/>
    <w:rsid w:val="00A64B70"/>
    <w:rsid w:val="00A6648D"/>
    <w:rsid w:val="00A70D4A"/>
    <w:rsid w:val="00A73A1E"/>
    <w:rsid w:val="00A74F9C"/>
    <w:rsid w:val="00A75124"/>
    <w:rsid w:val="00A77BD6"/>
    <w:rsid w:val="00A816DD"/>
    <w:rsid w:val="00A82573"/>
    <w:rsid w:val="00A82DE6"/>
    <w:rsid w:val="00A83941"/>
    <w:rsid w:val="00A84CC5"/>
    <w:rsid w:val="00A85367"/>
    <w:rsid w:val="00A867E2"/>
    <w:rsid w:val="00A86B30"/>
    <w:rsid w:val="00A87D6A"/>
    <w:rsid w:val="00A902A8"/>
    <w:rsid w:val="00A9157F"/>
    <w:rsid w:val="00A93569"/>
    <w:rsid w:val="00A957C4"/>
    <w:rsid w:val="00AA045B"/>
    <w:rsid w:val="00AA1F91"/>
    <w:rsid w:val="00AA23FC"/>
    <w:rsid w:val="00AA3280"/>
    <w:rsid w:val="00AA34B7"/>
    <w:rsid w:val="00AA5933"/>
    <w:rsid w:val="00AA5CEB"/>
    <w:rsid w:val="00AA5F1C"/>
    <w:rsid w:val="00AA75D4"/>
    <w:rsid w:val="00AB0589"/>
    <w:rsid w:val="00AB13E8"/>
    <w:rsid w:val="00AB1CBE"/>
    <w:rsid w:val="00AB28C6"/>
    <w:rsid w:val="00AB6E78"/>
    <w:rsid w:val="00AB7BC2"/>
    <w:rsid w:val="00AC1908"/>
    <w:rsid w:val="00AC5D58"/>
    <w:rsid w:val="00AD0A48"/>
    <w:rsid w:val="00AD2129"/>
    <w:rsid w:val="00AD2672"/>
    <w:rsid w:val="00AD6178"/>
    <w:rsid w:val="00AD654F"/>
    <w:rsid w:val="00AE1B0C"/>
    <w:rsid w:val="00AE7552"/>
    <w:rsid w:val="00AF05AD"/>
    <w:rsid w:val="00AF1BF8"/>
    <w:rsid w:val="00AF2719"/>
    <w:rsid w:val="00AF310F"/>
    <w:rsid w:val="00AF500B"/>
    <w:rsid w:val="00AF59DB"/>
    <w:rsid w:val="00AF5FA3"/>
    <w:rsid w:val="00AF62B2"/>
    <w:rsid w:val="00B014BF"/>
    <w:rsid w:val="00B0500C"/>
    <w:rsid w:val="00B11AB0"/>
    <w:rsid w:val="00B12CE4"/>
    <w:rsid w:val="00B12D51"/>
    <w:rsid w:val="00B1473D"/>
    <w:rsid w:val="00B152CC"/>
    <w:rsid w:val="00B171FE"/>
    <w:rsid w:val="00B202E3"/>
    <w:rsid w:val="00B20E71"/>
    <w:rsid w:val="00B225CE"/>
    <w:rsid w:val="00B226BD"/>
    <w:rsid w:val="00B26138"/>
    <w:rsid w:val="00B30226"/>
    <w:rsid w:val="00B31298"/>
    <w:rsid w:val="00B33CB5"/>
    <w:rsid w:val="00B358C3"/>
    <w:rsid w:val="00B35CDD"/>
    <w:rsid w:val="00B36576"/>
    <w:rsid w:val="00B36850"/>
    <w:rsid w:val="00B372A8"/>
    <w:rsid w:val="00B3761D"/>
    <w:rsid w:val="00B40AAD"/>
    <w:rsid w:val="00B425D0"/>
    <w:rsid w:val="00B46671"/>
    <w:rsid w:val="00B510F4"/>
    <w:rsid w:val="00B543E2"/>
    <w:rsid w:val="00B54E25"/>
    <w:rsid w:val="00B55307"/>
    <w:rsid w:val="00B573C1"/>
    <w:rsid w:val="00B603C6"/>
    <w:rsid w:val="00B606ED"/>
    <w:rsid w:val="00B61CFF"/>
    <w:rsid w:val="00B6642F"/>
    <w:rsid w:val="00B66D08"/>
    <w:rsid w:val="00B70189"/>
    <w:rsid w:val="00B7256C"/>
    <w:rsid w:val="00B744FB"/>
    <w:rsid w:val="00B76790"/>
    <w:rsid w:val="00B77413"/>
    <w:rsid w:val="00B81557"/>
    <w:rsid w:val="00B83660"/>
    <w:rsid w:val="00B857CF"/>
    <w:rsid w:val="00B8778A"/>
    <w:rsid w:val="00B87909"/>
    <w:rsid w:val="00B87C81"/>
    <w:rsid w:val="00B90324"/>
    <w:rsid w:val="00B908E0"/>
    <w:rsid w:val="00B916BB"/>
    <w:rsid w:val="00B918A8"/>
    <w:rsid w:val="00B95E22"/>
    <w:rsid w:val="00B968F8"/>
    <w:rsid w:val="00B97816"/>
    <w:rsid w:val="00BA05BE"/>
    <w:rsid w:val="00BA0E2B"/>
    <w:rsid w:val="00BA24A7"/>
    <w:rsid w:val="00BA3D61"/>
    <w:rsid w:val="00BA4724"/>
    <w:rsid w:val="00BA5047"/>
    <w:rsid w:val="00BA7A78"/>
    <w:rsid w:val="00BB3AFA"/>
    <w:rsid w:val="00BB3FC6"/>
    <w:rsid w:val="00BB422B"/>
    <w:rsid w:val="00BB54A9"/>
    <w:rsid w:val="00BB589D"/>
    <w:rsid w:val="00BB6891"/>
    <w:rsid w:val="00BC47D1"/>
    <w:rsid w:val="00BC6495"/>
    <w:rsid w:val="00BC678F"/>
    <w:rsid w:val="00BD17DF"/>
    <w:rsid w:val="00BD3131"/>
    <w:rsid w:val="00BD7718"/>
    <w:rsid w:val="00BD7922"/>
    <w:rsid w:val="00BD7B8F"/>
    <w:rsid w:val="00BE32D0"/>
    <w:rsid w:val="00BE391D"/>
    <w:rsid w:val="00BE3C6A"/>
    <w:rsid w:val="00BE6E33"/>
    <w:rsid w:val="00BF02AC"/>
    <w:rsid w:val="00BF2806"/>
    <w:rsid w:val="00BF3319"/>
    <w:rsid w:val="00BF3396"/>
    <w:rsid w:val="00BF3F75"/>
    <w:rsid w:val="00BF53A6"/>
    <w:rsid w:val="00BF6722"/>
    <w:rsid w:val="00BF7505"/>
    <w:rsid w:val="00BF757D"/>
    <w:rsid w:val="00BF7F90"/>
    <w:rsid w:val="00C00435"/>
    <w:rsid w:val="00C00DC7"/>
    <w:rsid w:val="00C00F72"/>
    <w:rsid w:val="00C026C8"/>
    <w:rsid w:val="00C03BC3"/>
    <w:rsid w:val="00C0556F"/>
    <w:rsid w:val="00C06E79"/>
    <w:rsid w:val="00C07012"/>
    <w:rsid w:val="00C079F0"/>
    <w:rsid w:val="00C136F8"/>
    <w:rsid w:val="00C140F3"/>
    <w:rsid w:val="00C1594D"/>
    <w:rsid w:val="00C1609F"/>
    <w:rsid w:val="00C178BC"/>
    <w:rsid w:val="00C21130"/>
    <w:rsid w:val="00C2143D"/>
    <w:rsid w:val="00C23BF5"/>
    <w:rsid w:val="00C23D36"/>
    <w:rsid w:val="00C247FF"/>
    <w:rsid w:val="00C2509A"/>
    <w:rsid w:val="00C25BF1"/>
    <w:rsid w:val="00C25EF3"/>
    <w:rsid w:val="00C27D3B"/>
    <w:rsid w:val="00C30F49"/>
    <w:rsid w:val="00C314D3"/>
    <w:rsid w:val="00C322A4"/>
    <w:rsid w:val="00C34D9C"/>
    <w:rsid w:val="00C351C5"/>
    <w:rsid w:val="00C35973"/>
    <w:rsid w:val="00C405F8"/>
    <w:rsid w:val="00C40B38"/>
    <w:rsid w:val="00C4204D"/>
    <w:rsid w:val="00C438AE"/>
    <w:rsid w:val="00C44447"/>
    <w:rsid w:val="00C45ACD"/>
    <w:rsid w:val="00C4776C"/>
    <w:rsid w:val="00C50C58"/>
    <w:rsid w:val="00C534C0"/>
    <w:rsid w:val="00C548B9"/>
    <w:rsid w:val="00C54D47"/>
    <w:rsid w:val="00C554DF"/>
    <w:rsid w:val="00C55775"/>
    <w:rsid w:val="00C57801"/>
    <w:rsid w:val="00C63396"/>
    <w:rsid w:val="00C7190A"/>
    <w:rsid w:val="00C71FBB"/>
    <w:rsid w:val="00C83327"/>
    <w:rsid w:val="00C83D20"/>
    <w:rsid w:val="00C86409"/>
    <w:rsid w:val="00C87A06"/>
    <w:rsid w:val="00C90A1A"/>
    <w:rsid w:val="00C948CF"/>
    <w:rsid w:val="00C94E82"/>
    <w:rsid w:val="00C95F4D"/>
    <w:rsid w:val="00CA0A77"/>
    <w:rsid w:val="00CA11C7"/>
    <w:rsid w:val="00CA2219"/>
    <w:rsid w:val="00CA2514"/>
    <w:rsid w:val="00CA3B2F"/>
    <w:rsid w:val="00CA436F"/>
    <w:rsid w:val="00CA5DAC"/>
    <w:rsid w:val="00CC0B1D"/>
    <w:rsid w:val="00CC1794"/>
    <w:rsid w:val="00CC2F01"/>
    <w:rsid w:val="00CC315E"/>
    <w:rsid w:val="00CC4924"/>
    <w:rsid w:val="00CC5557"/>
    <w:rsid w:val="00CC56EE"/>
    <w:rsid w:val="00CC6933"/>
    <w:rsid w:val="00CC6BF1"/>
    <w:rsid w:val="00CC7E3A"/>
    <w:rsid w:val="00CD0090"/>
    <w:rsid w:val="00CD1EA1"/>
    <w:rsid w:val="00CD5D22"/>
    <w:rsid w:val="00CD73DD"/>
    <w:rsid w:val="00CE196A"/>
    <w:rsid w:val="00CE4F43"/>
    <w:rsid w:val="00CE70E2"/>
    <w:rsid w:val="00CE7519"/>
    <w:rsid w:val="00CF0DE2"/>
    <w:rsid w:val="00CF1968"/>
    <w:rsid w:val="00CF237B"/>
    <w:rsid w:val="00CF289D"/>
    <w:rsid w:val="00CF706E"/>
    <w:rsid w:val="00D00F2E"/>
    <w:rsid w:val="00D00FAE"/>
    <w:rsid w:val="00D03962"/>
    <w:rsid w:val="00D0403E"/>
    <w:rsid w:val="00D04719"/>
    <w:rsid w:val="00D05970"/>
    <w:rsid w:val="00D05BC7"/>
    <w:rsid w:val="00D062E0"/>
    <w:rsid w:val="00D07D2B"/>
    <w:rsid w:val="00D07F83"/>
    <w:rsid w:val="00D11FEC"/>
    <w:rsid w:val="00D12339"/>
    <w:rsid w:val="00D129FA"/>
    <w:rsid w:val="00D13106"/>
    <w:rsid w:val="00D133D2"/>
    <w:rsid w:val="00D146AE"/>
    <w:rsid w:val="00D15D84"/>
    <w:rsid w:val="00D167C9"/>
    <w:rsid w:val="00D26D53"/>
    <w:rsid w:val="00D27895"/>
    <w:rsid w:val="00D31930"/>
    <w:rsid w:val="00D31EB1"/>
    <w:rsid w:val="00D323D4"/>
    <w:rsid w:val="00D34AA1"/>
    <w:rsid w:val="00D35B24"/>
    <w:rsid w:val="00D369D3"/>
    <w:rsid w:val="00D42B2A"/>
    <w:rsid w:val="00D452DB"/>
    <w:rsid w:val="00D4562C"/>
    <w:rsid w:val="00D46636"/>
    <w:rsid w:val="00D507CB"/>
    <w:rsid w:val="00D50B91"/>
    <w:rsid w:val="00D55F6F"/>
    <w:rsid w:val="00D63991"/>
    <w:rsid w:val="00D64394"/>
    <w:rsid w:val="00D64A71"/>
    <w:rsid w:val="00D660AB"/>
    <w:rsid w:val="00D677CF"/>
    <w:rsid w:val="00D70C23"/>
    <w:rsid w:val="00D7163F"/>
    <w:rsid w:val="00D720A5"/>
    <w:rsid w:val="00D76176"/>
    <w:rsid w:val="00D80120"/>
    <w:rsid w:val="00D80165"/>
    <w:rsid w:val="00D809F9"/>
    <w:rsid w:val="00D8116C"/>
    <w:rsid w:val="00D82FB8"/>
    <w:rsid w:val="00D853E1"/>
    <w:rsid w:val="00D86501"/>
    <w:rsid w:val="00D86BE7"/>
    <w:rsid w:val="00D8720D"/>
    <w:rsid w:val="00D87644"/>
    <w:rsid w:val="00D9072F"/>
    <w:rsid w:val="00D918A0"/>
    <w:rsid w:val="00D93888"/>
    <w:rsid w:val="00D95264"/>
    <w:rsid w:val="00D955D8"/>
    <w:rsid w:val="00D965C1"/>
    <w:rsid w:val="00DA177A"/>
    <w:rsid w:val="00DA4EA9"/>
    <w:rsid w:val="00DA6A06"/>
    <w:rsid w:val="00DA79BC"/>
    <w:rsid w:val="00DB2F35"/>
    <w:rsid w:val="00DB3CFE"/>
    <w:rsid w:val="00DB4875"/>
    <w:rsid w:val="00DB5933"/>
    <w:rsid w:val="00DB7F14"/>
    <w:rsid w:val="00DC02A6"/>
    <w:rsid w:val="00DC0341"/>
    <w:rsid w:val="00DC11E7"/>
    <w:rsid w:val="00DC18A9"/>
    <w:rsid w:val="00DC368E"/>
    <w:rsid w:val="00DC37A3"/>
    <w:rsid w:val="00DC4869"/>
    <w:rsid w:val="00DC5B53"/>
    <w:rsid w:val="00DC7132"/>
    <w:rsid w:val="00DC7E71"/>
    <w:rsid w:val="00DD00E6"/>
    <w:rsid w:val="00DD0941"/>
    <w:rsid w:val="00DD3356"/>
    <w:rsid w:val="00DD76F4"/>
    <w:rsid w:val="00DE18EB"/>
    <w:rsid w:val="00DE2DEC"/>
    <w:rsid w:val="00DE3A5B"/>
    <w:rsid w:val="00DE6456"/>
    <w:rsid w:val="00DE6E57"/>
    <w:rsid w:val="00DE7617"/>
    <w:rsid w:val="00DF052E"/>
    <w:rsid w:val="00DF348C"/>
    <w:rsid w:val="00DF5011"/>
    <w:rsid w:val="00DF6960"/>
    <w:rsid w:val="00DF6DD6"/>
    <w:rsid w:val="00DF7EF6"/>
    <w:rsid w:val="00E011DA"/>
    <w:rsid w:val="00E0369E"/>
    <w:rsid w:val="00E05BDE"/>
    <w:rsid w:val="00E07907"/>
    <w:rsid w:val="00E07DD7"/>
    <w:rsid w:val="00E11111"/>
    <w:rsid w:val="00E11707"/>
    <w:rsid w:val="00E13545"/>
    <w:rsid w:val="00E142FF"/>
    <w:rsid w:val="00E1550D"/>
    <w:rsid w:val="00E1642B"/>
    <w:rsid w:val="00E17FB4"/>
    <w:rsid w:val="00E208A4"/>
    <w:rsid w:val="00E209B0"/>
    <w:rsid w:val="00E22B4F"/>
    <w:rsid w:val="00E25EEC"/>
    <w:rsid w:val="00E27233"/>
    <w:rsid w:val="00E27294"/>
    <w:rsid w:val="00E305F2"/>
    <w:rsid w:val="00E30D7F"/>
    <w:rsid w:val="00E31EFC"/>
    <w:rsid w:val="00E32434"/>
    <w:rsid w:val="00E324B7"/>
    <w:rsid w:val="00E330AA"/>
    <w:rsid w:val="00E330CF"/>
    <w:rsid w:val="00E3458C"/>
    <w:rsid w:val="00E349E9"/>
    <w:rsid w:val="00E34E39"/>
    <w:rsid w:val="00E36625"/>
    <w:rsid w:val="00E36F6A"/>
    <w:rsid w:val="00E404CB"/>
    <w:rsid w:val="00E40918"/>
    <w:rsid w:val="00E40C21"/>
    <w:rsid w:val="00E413BF"/>
    <w:rsid w:val="00E41A5E"/>
    <w:rsid w:val="00E421D7"/>
    <w:rsid w:val="00E43A04"/>
    <w:rsid w:val="00E46A29"/>
    <w:rsid w:val="00E514C8"/>
    <w:rsid w:val="00E51B3A"/>
    <w:rsid w:val="00E52634"/>
    <w:rsid w:val="00E52EEF"/>
    <w:rsid w:val="00E53C5A"/>
    <w:rsid w:val="00E54194"/>
    <w:rsid w:val="00E60718"/>
    <w:rsid w:val="00E60A8C"/>
    <w:rsid w:val="00E62270"/>
    <w:rsid w:val="00E62342"/>
    <w:rsid w:val="00E6558F"/>
    <w:rsid w:val="00E657DB"/>
    <w:rsid w:val="00E6592F"/>
    <w:rsid w:val="00E67B8D"/>
    <w:rsid w:val="00E70621"/>
    <w:rsid w:val="00E707E3"/>
    <w:rsid w:val="00E70B3F"/>
    <w:rsid w:val="00E71211"/>
    <w:rsid w:val="00E71D3A"/>
    <w:rsid w:val="00E7436A"/>
    <w:rsid w:val="00E74D7E"/>
    <w:rsid w:val="00E75AAF"/>
    <w:rsid w:val="00E7679A"/>
    <w:rsid w:val="00E7711D"/>
    <w:rsid w:val="00E772F5"/>
    <w:rsid w:val="00E81FAA"/>
    <w:rsid w:val="00E8470E"/>
    <w:rsid w:val="00E85BCB"/>
    <w:rsid w:val="00E87CB9"/>
    <w:rsid w:val="00E907BC"/>
    <w:rsid w:val="00E9204D"/>
    <w:rsid w:val="00E935AC"/>
    <w:rsid w:val="00E93DE9"/>
    <w:rsid w:val="00E95FA9"/>
    <w:rsid w:val="00E95FDD"/>
    <w:rsid w:val="00E97F6E"/>
    <w:rsid w:val="00EA2332"/>
    <w:rsid w:val="00EA2C5A"/>
    <w:rsid w:val="00EA309F"/>
    <w:rsid w:val="00EA68A0"/>
    <w:rsid w:val="00EA76D8"/>
    <w:rsid w:val="00EB2A50"/>
    <w:rsid w:val="00EB2A60"/>
    <w:rsid w:val="00EB4559"/>
    <w:rsid w:val="00EB5F08"/>
    <w:rsid w:val="00EB7268"/>
    <w:rsid w:val="00EC0875"/>
    <w:rsid w:val="00EC1DF8"/>
    <w:rsid w:val="00EC214E"/>
    <w:rsid w:val="00EC5535"/>
    <w:rsid w:val="00EC6519"/>
    <w:rsid w:val="00EC6804"/>
    <w:rsid w:val="00ED102E"/>
    <w:rsid w:val="00ED3F59"/>
    <w:rsid w:val="00ED43B9"/>
    <w:rsid w:val="00ED5439"/>
    <w:rsid w:val="00ED59E4"/>
    <w:rsid w:val="00ED63CB"/>
    <w:rsid w:val="00ED658A"/>
    <w:rsid w:val="00EE4458"/>
    <w:rsid w:val="00EE5B75"/>
    <w:rsid w:val="00EF7B85"/>
    <w:rsid w:val="00F01F8B"/>
    <w:rsid w:val="00F0223C"/>
    <w:rsid w:val="00F044DD"/>
    <w:rsid w:val="00F04A4D"/>
    <w:rsid w:val="00F10480"/>
    <w:rsid w:val="00F109B3"/>
    <w:rsid w:val="00F10D8F"/>
    <w:rsid w:val="00F11001"/>
    <w:rsid w:val="00F12D26"/>
    <w:rsid w:val="00F12DD7"/>
    <w:rsid w:val="00F12FBD"/>
    <w:rsid w:val="00F158FA"/>
    <w:rsid w:val="00F15F1A"/>
    <w:rsid w:val="00F175B4"/>
    <w:rsid w:val="00F201C9"/>
    <w:rsid w:val="00F211AF"/>
    <w:rsid w:val="00F22CC7"/>
    <w:rsid w:val="00F23828"/>
    <w:rsid w:val="00F23C28"/>
    <w:rsid w:val="00F260D6"/>
    <w:rsid w:val="00F2630D"/>
    <w:rsid w:val="00F2715C"/>
    <w:rsid w:val="00F27E4A"/>
    <w:rsid w:val="00F31609"/>
    <w:rsid w:val="00F344C6"/>
    <w:rsid w:val="00F352C7"/>
    <w:rsid w:val="00F35BEC"/>
    <w:rsid w:val="00F36C8B"/>
    <w:rsid w:val="00F36D40"/>
    <w:rsid w:val="00F372C1"/>
    <w:rsid w:val="00F37BDB"/>
    <w:rsid w:val="00F40168"/>
    <w:rsid w:val="00F4027D"/>
    <w:rsid w:val="00F4332F"/>
    <w:rsid w:val="00F434FC"/>
    <w:rsid w:val="00F4510C"/>
    <w:rsid w:val="00F47E25"/>
    <w:rsid w:val="00F50A4A"/>
    <w:rsid w:val="00F53532"/>
    <w:rsid w:val="00F5455A"/>
    <w:rsid w:val="00F659E2"/>
    <w:rsid w:val="00F66A91"/>
    <w:rsid w:val="00F67EAD"/>
    <w:rsid w:val="00F707E3"/>
    <w:rsid w:val="00F74319"/>
    <w:rsid w:val="00F77A3B"/>
    <w:rsid w:val="00F80A1A"/>
    <w:rsid w:val="00F81E15"/>
    <w:rsid w:val="00F81E97"/>
    <w:rsid w:val="00F83749"/>
    <w:rsid w:val="00F83DCA"/>
    <w:rsid w:val="00F8436A"/>
    <w:rsid w:val="00F845FD"/>
    <w:rsid w:val="00F8470E"/>
    <w:rsid w:val="00F901ED"/>
    <w:rsid w:val="00F93BE5"/>
    <w:rsid w:val="00F9499F"/>
    <w:rsid w:val="00F9501B"/>
    <w:rsid w:val="00F95B66"/>
    <w:rsid w:val="00F96FF6"/>
    <w:rsid w:val="00F97D16"/>
    <w:rsid w:val="00F97FCB"/>
    <w:rsid w:val="00FA0A28"/>
    <w:rsid w:val="00FA1C33"/>
    <w:rsid w:val="00FA24D0"/>
    <w:rsid w:val="00FA28ED"/>
    <w:rsid w:val="00FA2EC8"/>
    <w:rsid w:val="00FA3151"/>
    <w:rsid w:val="00FA594B"/>
    <w:rsid w:val="00FA7C7A"/>
    <w:rsid w:val="00FB0559"/>
    <w:rsid w:val="00FB3E61"/>
    <w:rsid w:val="00FB3FB0"/>
    <w:rsid w:val="00FB53A2"/>
    <w:rsid w:val="00FB5593"/>
    <w:rsid w:val="00FB6799"/>
    <w:rsid w:val="00FB75E5"/>
    <w:rsid w:val="00FC0DCE"/>
    <w:rsid w:val="00FC0E79"/>
    <w:rsid w:val="00FC2139"/>
    <w:rsid w:val="00FC2C98"/>
    <w:rsid w:val="00FC3303"/>
    <w:rsid w:val="00FC4F17"/>
    <w:rsid w:val="00FC6C3D"/>
    <w:rsid w:val="00FD1D4A"/>
    <w:rsid w:val="00FD338E"/>
    <w:rsid w:val="00FD3756"/>
    <w:rsid w:val="00FD3D4D"/>
    <w:rsid w:val="00FD3E0C"/>
    <w:rsid w:val="00FD4E66"/>
    <w:rsid w:val="00FD609E"/>
    <w:rsid w:val="00FD6B9A"/>
    <w:rsid w:val="00FD7D5F"/>
    <w:rsid w:val="00FE61CC"/>
    <w:rsid w:val="00FE69F9"/>
    <w:rsid w:val="00FE74FB"/>
    <w:rsid w:val="00FF093C"/>
    <w:rsid w:val="00FF0B58"/>
    <w:rsid w:val="00FF317A"/>
    <w:rsid w:val="00FF61E8"/>
    <w:rsid w:val="00FF6346"/>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71681"/>
    <o:shapelayout v:ext="edit">
      <o:idmap v:ext="edit" data="1"/>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3" w:unhideWhenUsed="0" w:qFormat="1"/>
    <w:lsdException w:name="heading 2" w:uiPriority="4" w:unhideWhenUsed="0" w:qFormat="1"/>
    <w:lsdException w:name="heading 3" w:uiPriority="5" w:unhideWhenUsed="0" w:qFormat="1"/>
    <w:lsdException w:name="heading 4" w:uiPriority="6" w:unhideWhenUsed="0" w:qFormat="1"/>
    <w:lsdException w:name="heading 5" w:uiPriority="9"/>
    <w:lsdException w:name="heading 6" w:uiPriority="9"/>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2" w:unhideWhenUsed="0" w:qFormat="1"/>
    <w:lsdException w:name="List Bullet 2" w:uiPriority="10" w:unhideWhenUsed="0" w:qFormat="1"/>
    <w:lsdException w:name="List Bullet 3" w:uiPriority="11" w:unhideWhenUsed="0" w:qFormat="1"/>
    <w:lsdException w:name="List Number 2" w:unhideWhenUsed="0" w:qFormat="1"/>
    <w:lsdException w:name="List Number 3" w:uiPriority="14"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uiPriority w:val="3"/>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iPriority w:val="9"/>
    <w:unhideWhenUsed/>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2"/>
    <w:qFormat/>
    <w:rsid w:val="00790710"/>
    <w:pPr>
      <w:numPr>
        <w:numId w:val="15"/>
      </w:numPr>
      <w:tabs>
        <w:tab w:val="clear" w:pos="284"/>
      </w:tabs>
      <w:spacing w:after="120"/>
    </w:pPr>
  </w:style>
  <w:style w:type="paragraph" w:styleId="ListNumber2">
    <w:name w:val="List Number 2"/>
    <w:basedOn w:val="Normal"/>
    <w:uiPriority w:val="99"/>
    <w:qFormat/>
    <w:rsid w:val="00790710"/>
    <w:pPr>
      <w:numPr>
        <w:ilvl w:val="1"/>
        <w:numId w:val="15"/>
      </w:numPr>
      <w:tabs>
        <w:tab w:val="clear" w:pos="284"/>
      </w:tabs>
      <w:spacing w:after="120"/>
    </w:pPr>
  </w:style>
  <w:style w:type="paragraph" w:styleId="ListNumber3">
    <w:name w:val="List Number 3"/>
    <w:basedOn w:val="Normal"/>
    <w:uiPriority w:val="14"/>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3" w:unhideWhenUsed="0" w:qFormat="1"/>
    <w:lsdException w:name="heading 2" w:uiPriority="4" w:unhideWhenUsed="0" w:qFormat="1"/>
    <w:lsdException w:name="heading 3" w:uiPriority="5" w:unhideWhenUsed="0" w:qFormat="1"/>
    <w:lsdException w:name="heading 4" w:uiPriority="6" w:unhideWhenUsed="0" w:qFormat="1"/>
    <w:lsdException w:name="heading 5" w:uiPriority="9"/>
    <w:lsdException w:name="heading 6" w:uiPriority="9"/>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2" w:unhideWhenUsed="0" w:qFormat="1"/>
    <w:lsdException w:name="List Bullet 2" w:uiPriority="10" w:unhideWhenUsed="0" w:qFormat="1"/>
    <w:lsdException w:name="List Bullet 3" w:uiPriority="11" w:unhideWhenUsed="0" w:qFormat="1"/>
    <w:lsdException w:name="List Number 2" w:unhideWhenUsed="0" w:qFormat="1"/>
    <w:lsdException w:name="List Number 3" w:uiPriority="14"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uiPriority w:val="3"/>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iPriority w:val="9"/>
    <w:unhideWhenUsed/>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2"/>
    <w:qFormat/>
    <w:rsid w:val="00790710"/>
    <w:pPr>
      <w:numPr>
        <w:numId w:val="15"/>
      </w:numPr>
      <w:tabs>
        <w:tab w:val="clear" w:pos="284"/>
      </w:tabs>
      <w:spacing w:after="120"/>
    </w:pPr>
  </w:style>
  <w:style w:type="paragraph" w:styleId="ListNumber2">
    <w:name w:val="List Number 2"/>
    <w:basedOn w:val="Normal"/>
    <w:uiPriority w:val="99"/>
    <w:qFormat/>
    <w:rsid w:val="00790710"/>
    <w:pPr>
      <w:numPr>
        <w:ilvl w:val="1"/>
        <w:numId w:val="15"/>
      </w:numPr>
      <w:tabs>
        <w:tab w:val="clear" w:pos="284"/>
      </w:tabs>
      <w:spacing w:after="120"/>
    </w:pPr>
  </w:style>
  <w:style w:type="paragraph" w:styleId="ListNumber3">
    <w:name w:val="List Number 3"/>
    <w:basedOn w:val="Normal"/>
    <w:uiPriority w:val="14"/>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13626493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57053481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2.png"/><Relationship Id="rId39" Type="http://schemas.microsoft.com/office/2011/relationships/people" Target="people.xml"/><Relationship Id="rId3" Type="http://schemas.openxmlformats.org/officeDocument/2006/relationships/styles" Target="styles.xml"/><Relationship Id="rId21" Type="http://schemas.openxmlformats.org/officeDocument/2006/relationships/chart" Target="charts/chart2.xml"/><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6.png"/><Relationship Id="rId38" Type="http://schemas.microsoft.com/office/2018/08/relationships/commentsExtensible" Target="commentsExtensi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chart" Target="charts/chart1.xml"/><Relationship Id="rId29" Type="http://schemas.openxmlformats.org/officeDocument/2006/relationships/image" Target="media/image15.png"/><Relationship Id="rId41"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hyperlink" Target="https://www.fema.gov/media-library-data/1450219382984-bcf364478896e3db06a9f9998cc5d1b1/Hazus_3.0_Dasymetric_Data_Overview_Complete.pdf" TargetMode="External"/><Relationship Id="rId40" Type="http://schemas.microsoft.com/office/2016/09/relationships/commentsIds" Target="commentsIds.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chart" Target="charts/chart3.xml"/><Relationship Id="rId28" Type="http://schemas.openxmlformats.org/officeDocument/2006/relationships/image" Target="media/image14.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hdsc.nws.noaa.gov/hdsc/pfds/index.html" TargetMode="External"/><Relationship Id="rId31" Type="http://schemas.openxmlformats.org/officeDocument/2006/relationships/hyperlink" Target="https://www.fema.gov/media-library-data/1450220012223-ebdf6f4752bbbb4411f69d0ee8b39bc4/Hazus_Dasymetric_Vs_Homogenous_Flyer_2.0.pdf"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hyperlink" Target="https://www.fema.gov/media-library" TargetMode="External"/><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samenaws\AppData\Roaming\Microsoft\Templates\AECOM_Report.dotm"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0.2-percent  Annual Chance</c:v>
          </c:tx>
          <c:spPr>
            <a:ln>
              <a:solidFill>
                <a:schemeClr val="accent2"/>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0.01</c:v>
                </c:pt>
                <c:pt idx="14">
                  <c:v>0.01</c:v>
                </c:pt>
                <c:pt idx="15">
                  <c:v>0.01</c:v>
                </c:pt>
                <c:pt idx="16">
                  <c:v>0.01</c:v>
                </c:pt>
                <c:pt idx="17">
                  <c:v>0.01</c:v>
                </c:pt>
                <c:pt idx="18">
                  <c:v>0.01</c:v>
                </c:pt>
                <c:pt idx="19">
                  <c:v>0.01</c:v>
                </c:pt>
                <c:pt idx="20">
                  <c:v>0.02</c:v>
                </c:pt>
                <c:pt idx="21">
                  <c:v>0.02</c:v>
                </c:pt>
                <c:pt idx="22">
                  <c:v>0.02</c:v>
                </c:pt>
                <c:pt idx="23">
                  <c:v>0.02</c:v>
                </c:pt>
                <c:pt idx="24">
                  <c:v>0.02</c:v>
                </c:pt>
                <c:pt idx="25">
                  <c:v>0.02</c:v>
                </c:pt>
                <c:pt idx="26">
                  <c:v>0.02</c:v>
                </c:pt>
                <c:pt idx="27">
                  <c:v>0.02</c:v>
                </c:pt>
                <c:pt idx="28">
                  <c:v>0.02</c:v>
                </c:pt>
                <c:pt idx="29">
                  <c:v>0.02</c:v>
                </c:pt>
                <c:pt idx="30">
                  <c:v>0.02</c:v>
                </c:pt>
                <c:pt idx="31">
                  <c:v>0.03</c:v>
                </c:pt>
                <c:pt idx="32">
                  <c:v>0.03</c:v>
                </c:pt>
                <c:pt idx="33">
                  <c:v>0.03</c:v>
                </c:pt>
                <c:pt idx="34">
                  <c:v>0.03</c:v>
                </c:pt>
                <c:pt idx="35">
                  <c:v>0.03</c:v>
                </c:pt>
                <c:pt idx="36">
                  <c:v>0.03</c:v>
                </c:pt>
                <c:pt idx="37">
                  <c:v>0.03</c:v>
                </c:pt>
                <c:pt idx="38">
                  <c:v>0.03</c:v>
                </c:pt>
                <c:pt idx="39">
                  <c:v>0.03</c:v>
                </c:pt>
                <c:pt idx="40">
                  <c:v>0.03</c:v>
                </c:pt>
                <c:pt idx="41">
                  <c:v>0.03</c:v>
                </c:pt>
                <c:pt idx="42">
                  <c:v>0.03</c:v>
                </c:pt>
                <c:pt idx="43">
                  <c:v>0.03</c:v>
                </c:pt>
                <c:pt idx="44">
                  <c:v>0.03</c:v>
                </c:pt>
                <c:pt idx="45">
                  <c:v>0.04</c:v>
                </c:pt>
                <c:pt idx="46">
                  <c:v>0.04</c:v>
                </c:pt>
                <c:pt idx="47">
                  <c:v>0.04</c:v>
                </c:pt>
                <c:pt idx="48">
                  <c:v>0.04</c:v>
                </c:pt>
                <c:pt idx="49">
                  <c:v>0.04</c:v>
                </c:pt>
                <c:pt idx="50">
                  <c:v>0.04</c:v>
                </c:pt>
                <c:pt idx="51">
                  <c:v>0.04</c:v>
                </c:pt>
                <c:pt idx="52">
                  <c:v>0.04</c:v>
                </c:pt>
                <c:pt idx="53">
                  <c:v>0.04</c:v>
                </c:pt>
                <c:pt idx="54">
                  <c:v>0.04</c:v>
                </c:pt>
                <c:pt idx="55">
                  <c:v>0.04</c:v>
                </c:pt>
                <c:pt idx="56">
                  <c:v>0.04</c:v>
                </c:pt>
                <c:pt idx="57">
                  <c:v>0.04</c:v>
                </c:pt>
                <c:pt idx="58">
                  <c:v>0.04</c:v>
                </c:pt>
                <c:pt idx="59">
                  <c:v>0.04</c:v>
                </c:pt>
                <c:pt idx="60">
                  <c:v>0.05</c:v>
                </c:pt>
                <c:pt idx="61">
                  <c:v>0.06</c:v>
                </c:pt>
                <c:pt idx="62">
                  <c:v>0.06</c:v>
                </c:pt>
                <c:pt idx="63">
                  <c:v>0.06</c:v>
                </c:pt>
                <c:pt idx="64">
                  <c:v>0.06</c:v>
                </c:pt>
                <c:pt idx="65">
                  <c:v>0.06</c:v>
                </c:pt>
                <c:pt idx="66">
                  <c:v>0.06</c:v>
                </c:pt>
                <c:pt idx="67">
                  <c:v>7.0000000000000007E-2</c:v>
                </c:pt>
                <c:pt idx="68">
                  <c:v>7.0000000000000007E-2</c:v>
                </c:pt>
                <c:pt idx="69">
                  <c:v>7.0000000000000007E-2</c:v>
                </c:pt>
                <c:pt idx="70">
                  <c:v>7.0000000000000007E-2</c:v>
                </c:pt>
                <c:pt idx="71">
                  <c:v>7.0000000000000007E-2</c:v>
                </c:pt>
                <c:pt idx="72">
                  <c:v>7.0000000000000007E-2</c:v>
                </c:pt>
                <c:pt idx="73">
                  <c:v>7.0000000000000007E-2</c:v>
                </c:pt>
                <c:pt idx="74">
                  <c:v>7.0000000000000007E-2</c:v>
                </c:pt>
                <c:pt idx="75">
                  <c:v>7.0000000000000007E-2</c:v>
                </c:pt>
                <c:pt idx="76">
                  <c:v>0.08</c:v>
                </c:pt>
                <c:pt idx="77">
                  <c:v>0.08</c:v>
                </c:pt>
                <c:pt idx="78">
                  <c:v>0.08</c:v>
                </c:pt>
                <c:pt idx="79">
                  <c:v>0.08</c:v>
                </c:pt>
                <c:pt idx="80">
                  <c:v>0.08</c:v>
                </c:pt>
                <c:pt idx="81">
                  <c:v>0.08</c:v>
                </c:pt>
                <c:pt idx="82">
                  <c:v>0.08</c:v>
                </c:pt>
                <c:pt idx="83">
                  <c:v>0.08</c:v>
                </c:pt>
                <c:pt idx="84">
                  <c:v>0.09</c:v>
                </c:pt>
                <c:pt idx="85">
                  <c:v>0.09</c:v>
                </c:pt>
                <c:pt idx="86">
                  <c:v>0.09</c:v>
                </c:pt>
                <c:pt idx="87">
                  <c:v>0.09</c:v>
                </c:pt>
                <c:pt idx="88">
                  <c:v>0.09</c:v>
                </c:pt>
                <c:pt idx="89">
                  <c:v>0.09</c:v>
                </c:pt>
                <c:pt idx="90">
                  <c:v>0.1</c:v>
                </c:pt>
                <c:pt idx="91">
                  <c:v>0.13</c:v>
                </c:pt>
                <c:pt idx="92">
                  <c:v>0.13</c:v>
                </c:pt>
                <c:pt idx="93">
                  <c:v>0.13</c:v>
                </c:pt>
                <c:pt idx="94">
                  <c:v>0.14000000000000001</c:v>
                </c:pt>
                <c:pt idx="95">
                  <c:v>0.14000000000000001</c:v>
                </c:pt>
                <c:pt idx="96">
                  <c:v>0.14000000000000001</c:v>
                </c:pt>
                <c:pt idx="97">
                  <c:v>0.15</c:v>
                </c:pt>
                <c:pt idx="98">
                  <c:v>0.15</c:v>
                </c:pt>
                <c:pt idx="99">
                  <c:v>0.15</c:v>
                </c:pt>
                <c:pt idx="100">
                  <c:v>0.15</c:v>
                </c:pt>
                <c:pt idx="101">
                  <c:v>0.16</c:v>
                </c:pt>
                <c:pt idx="102">
                  <c:v>0.16</c:v>
                </c:pt>
                <c:pt idx="103">
                  <c:v>0.17</c:v>
                </c:pt>
                <c:pt idx="104">
                  <c:v>0.17</c:v>
                </c:pt>
                <c:pt idx="105">
                  <c:v>0.18</c:v>
                </c:pt>
                <c:pt idx="106">
                  <c:v>0.23</c:v>
                </c:pt>
                <c:pt idx="107">
                  <c:v>0.24</c:v>
                </c:pt>
                <c:pt idx="108">
                  <c:v>0.24</c:v>
                </c:pt>
                <c:pt idx="109">
                  <c:v>0.25</c:v>
                </c:pt>
                <c:pt idx="110">
                  <c:v>0.26</c:v>
                </c:pt>
                <c:pt idx="111">
                  <c:v>0.3</c:v>
                </c:pt>
                <c:pt idx="112">
                  <c:v>0.3</c:v>
                </c:pt>
                <c:pt idx="113">
                  <c:v>0.31</c:v>
                </c:pt>
                <c:pt idx="114">
                  <c:v>0.32</c:v>
                </c:pt>
                <c:pt idx="115">
                  <c:v>0.33</c:v>
                </c:pt>
                <c:pt idx="116">
                  <c:v>0.33</c:v>
                </c:pt>
                <c:pt idx="117">
                  <c:v>0.35</c:v>
                </c:pt>
                <c:pt idx="118">
                  <c:v>0.38</c:v>
                </c:pt>
                <c:pt idx="119">
                  <c:v>0.35</c:v>
                </c:pt>
                <c:pt idx="120">
                  <c:v>0.54</c:v>
                </c:pt>
                <c:pt idx="121">
                  <c:v>0.99</c:v>
                </c:pt>
                <c:pt idx="122">
                  <c:v>0.4</c:v>
                </c:pt>
                <c:pt idx="123">
                  <c:v>0.31</c:v>
                </c:pt>
                <c:pt idx="124">
                  <c:v>0.36</c:v>
                </c:pt>
                <c:pt idx="125">
                  <c:v>0.34</c:v>
                </c:pt>
                <c:pt idx="126">
                  <c:v>0.34</c:v>
                </c:pt>
                <c:pt idx="127">
                  <c:v>0.33</c:v>
                </c:pt>
                <c:pt idx="128">
                  <c:v>0.32</c:v>
                </c:pt>
                <c:pt idx="129">
                  <c:v>0.31</c:v>
                </c:pt>
                <c:pt idx="130">
                  <c:v>0.3</c:v>
                </c:pt>
                <c:pt idx="131">
                  <c:v>0.27</c:v>
                </c:pt>
                <c:pt idx="132">
                  <c:v>0.26</c:v>
                </c:pt>
                <c:pt idx="133">
                  <c:v>0.25</c:v>
                </c:pt>
                <c:pt idx="134">
                  <c:v>0.25</c:v>
                </c:pt>
                <c:pt idx="135">
                  <c:v>0.24</c:v>
                </c:pt>
                <c:pt idx="136">
                  <c:v>0.18</c:v>
                </c:pt>
                <c:pt idx="137">
                  <c:v>0.18</c:v>
                </c:pt>
                <c:pt idx="138">
                  <c:v>0.17</c:v>
                </c:pt>
                <c:pt idx="139">
                  <c:v>0.17</c:v>
                </c:pt>
                <c:pt idx="140">
                  <c:v>0.17</c:v>
                </c:pt>
                <c:pt idx="141">
                  <c:v>0.16</c:v>
                </c:pt>
                <c:pt idx="142">
                  <c:v>0.16</c:v>
                </c:pt>
                <c:pt idx="143">
                  <c:v>0.16</c:v>
                </c:pt>
                <c:pt idx="144">
                  <c:v>0.15</c:v>
                </c:pt>
                <c:pt idx="145">
                  <c:v>0.15</c:v>
                </c:pt>
                <c:pt idx="146">
                  <c:v>0.15</c:v>
                </c:pt>
                <c:pt idx="147">
                  <c:v>0.14000000000000001</c:v>
                </c:pt>
                <c:pt idx="148">
                  <c:v>0.14000000000000001</c:v>
                </c:pt>
                <c:pt idx="149">
                  <c:v>0.14000000000000001</c:v>
                </c:pt>
                <c:pt idx="150">
                  <c:v>0.14000000000000001</c:v>
                </c:pt>
                <c:pt idx="151">
                  <c:v>0.1</c:v>
                </c:pt>
                <c:pt idx="152">
                  <c:v>0.1</c:v>
                </c:pt>
                <c:pt idx="153">
                  <c:v>0.1</c:v>
                </c:pt>
                <c:pt idx="154">
                  <c:v>0.1</c:v>
                </c:pt>
                <c:pt idx="155">
                  <c:v>0.1</c:v>
                </c:pt>
                <c:pt idx="156">
                  <c:v>0.09</c:v>
                </c:pt>
                <c:pt idx="157">
                  <c:v>0.09</c:v>
                </c:pt>
                <c:pt idx="158">
                  <c:v>0.09</c:v>
                </c:pt>
                <c:pt idx="159">
                  <c:v>0.09</c:v>
                </c:pt>
                <c:pt idx="160">
                  <c:v>0.09</c:v>
                </c:pt>
                <c:pt idx="161">
                  <c:v>0.09</c:v>
                </c:pt>
                <c:pt idx="162">
                  <c:v>0.09</c:v>
                </c:pt>
                <c:pt idx="163">
                  <c:v>0.09</c:v>
                </c:pt>
                <c:pt idx="164">
                  <c:v>0.08</c:v>
                </c:pt>
                <c:pt idx="165">
                  <c:v>0.08</c:v>
                </c:pt>
                <c:pt idx="166">
                  <c:v>0.08</c:v>
                </c:pt>
                <c:pt idx="167">
                  <c:v>0.08</c:v>
                </c:pt>
                <c:pt idx="168">
                  <c:v>0.08</c:v>
                </c:pt>
                <c:pt idx="169">
                  <c:v>0.08</c:v>
                </c:pt>
                <c:pt idx="170">
                  <c:v>0.08</c:v>
                </c:pt>
                <c:pt idx="171">
                  <c:v>0.08</c:v>
                </c:pt>
                <c:pt idx="172">
                  <c:v>0.08</c:v>
                </c:pt>
                <c:pt idx="173">
                  <c:v>0.08</c:v>
                </c:pt>
                <c:pt idx="174">
                  <c:v>7.0000000000000007E-2</c:v>
                </c:pt>
                <c:pt idx="175">
                  <c:v>7.0000000000000007E-2</c:v>
                </c:pt>
                <c:pt idx="176">
                  <c:v>7.0000000000000007E-2</c:v>
                </c:pt>
                <c:pt idx="177">
                  <c:v>7.0000000000000007E-2</c:v>
                </c:pt>
                <c:pt idx="178">
                  <c:v>7.0000000000000007E-2</c:v>
                </c:pt>
                <c:pt idx="179">
                  <c:v>7.0000000000000007E-2</c:v>
                </c:pt>
                <c:pt idx="180">
                  <c:v>7.0000000000000007E-2</c:v>
                </c:pt>
                <c:pt idx="181">
                  <c:v>0.05</c:v>
                </c:pt>
                <c:pt idx="182">
                  <c:v>0.05</c:v>
                </c:pt>
                <c:pt idx="183">
                  <c:v>0.05</c:v>
                </c:pt>
                <c:pt idx="184">
                  <c:v>0.05</c:v>
                </c:pt>
                <c:pt idx="185">
                  <c:v>0.05</c:v>
                </c:pt>
                <c:pt idx="186">
                  <c:v>0.05</c:v>
                </c:pt>
                <c:pt idx="187">
                  <c:v>0.05</c:v>
                </c:pt>
                <c:pt idx="188">
                  <c:v>0.05</c:v>
                </c:pt>
                <c:pt idx="189">
                  <c:v>0.05</c:v>
                </c:pt>
                <c:pt idx="190">
                  <c:v>0.05</c:v>
                </c:pt>
                <c:pt idx="191">
                  <c:v>0.05</c:v>
                </c:pt>
                <c:pt idx="192">
                  <c:v>0.05</c:v>
                </c:pt>
                <c:pt idx="193">
                  <c:v>0.05</c:v>
                </c:pt>
                <c:pt idx="194">
                  <c:v>0.05</c:v>
                </c:pt>
                <c:pt idx="195">
                  <c:v>0.05</c:v>
                </c:pt>
                <c:pt idx="196">
                  <c:v>0.05</c:v>
                </c:pt>
                <c:pt idx="197">
                  <c:v>0.05</c:v>
                </c:pt>
                <c:pt idx="198">
                  <c:v>0.05</c:v>
                </c:pt>
                <c:pt idx="199">
                  <c:v>0.05</c:v>
                </c:pt>
                <c:pt idx="200">
                  <c:v>0.05</c:v>
                </c:pt>
                <c:pt idx="201">
                  <c:v>0.05</c:v>
                </c:pt>
                <c:pt idx="202">
                  <c:v>0.04</c:v>
                </c:pt>
                <c:pt idx="203">
                  <c:v>0.04</c:v>
                </c:pt>
                <c:pt idx="204">
                  <c:v>0.04</c:v>
                </c:pt>
                <c:pt idx="205">
                  <c:v>0.04</c:v>
                </c:pt>
                <c:pt idx="206">
                  <c:v>0.04</c:v>
                </c:pt>
                <c:pt idx="207">
                  <c:v>0.04</c:v>
                </c:pt>
                <c:pt idx="208">
                  <c:v>0.04</c:v>
                </c:pt>
                <c:pt idx="209">
                  <c:v>0.04</c:v>
                </c:pt>
                <c:pt idx="210">
                  <c:v>0.04</c:v>
                </c:pt>
                <c:pt idx="211">
                  <c:v>0.04</c:v>
                </c:pt>
                <c:pt idx="212">
                  <c:v>0.04</c:v>
                </c:pt>
                <c:pt idx="213">
                  <c:v>0.04</c:v>
                </c:pt>
                <c:pt idx="214">
                  <c:v>0.04</c:v>
                </c:pt>
                <c:pt idx="215">
                  <c:v>0.04</c:v>
                </c:pt>
                <c:pt idx="216">
                  <c:v>0.04</c:v>
                </c:pt>
                <c:pt idx="217">
                  <c:v>0.04</c:v>
                </c:pt>
                <c:pt idx="218">
                  <c:v>0.04</c:v>
                </c:pt>
                <c:pt idx="219">
                  <c:v>0.04</c:v>
                </c:pt>
                <c:pt idx="220">
                  <c:v>0.04</c:v>
                </c:pt>
                <c:pt idx="221">
                  <c:v>0.04</c:v>
                </c:pt>
                <c:pt idx="222">
                  <c:v>0.04</c:v>
                </c:pt>
                <c:pt idx="223">
                  <c:v>0.04</c:v>
                </c:pt>
                <c:pt idx="224">
                  <c:v>0.04</c:v>
                </c:pt>
                <c:pt idx="225">
                  <c:v>0.04</c:v>
                </c:pt>
                <c:pt idx="226">
                  <c:v>0.04</c:v>
                </c:pt>
                <c:pt idx="227">
                  <c:v>0.04</c:v>
                </c:pt>
                <c:pt idx="228">
                  <c:v>0.04</c:v>
                </c:pt>
                <c:pt idx="229">
                  <c:v>0.04</c:v>
                </c:pt>
                <c:pt idx="230">
                  <c:v>0.04</c:v>
                </c:pt>
                <c:pt idx="231">
                  <c:v>0.04</c:v>
                </c:pt>
                <c:pt idx="232">
                  <c:v>0.04</c:v>
                </c:pt>
                <c:pt idx="233">
                  <c:v>0.04</c:v>
                </c:pt>
                <c:pt idx="234">
                  <c:v>0.04</c:v>
                </c:pt>
                <c:pt idx="235">
                  <c:v>0.04</c:v>
                </c:pt>
                <c:pt idx="236">
                  <c:v>0.04</c:v>
                </c:pt>
                <c:pt idx="237">
                  <c:v>0.04</c:v>
                </c:pt>
                <c:pt idx="238">
                  <c:v>0.03</c:v>
                </c:pt>
                <c:pt idx="239">
                  <c:v>0.03</c:v>
                </c:pt>
                <c:pt idx="240">
                  <c:v>0.03</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1"/>
          <c:tx>
            <c:v>1-percent  Annual Chance</c:v>
          </c:tx>
          <c:spPr>
            <a:ln>
              <a:solidFill>
                <a:schemeClr val="tx1"/>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0.01</c:v>
                </c:pt>
                <c:pt idx="23">
                  <c:v>0.01</c:v>
                </c:pt>
                <c:pt idx="24">
                  <c:v>0.01</c:v>
                </c:pt>
                <c:pt idx="25">
                  <c:v>0.01</c:v>
                </c:pt>
                <c:pt idx="26">
                  <c:v>0.01</c:v>
                </c:pt>
                <c:pt idx="27">
                  <c:v>0.01</c:v>
                </c:pt>
                <c:pt idx="28">
                  <c:v>0.01</c:v>
                </c:pt>
                <c:pt idx="29">
                  <c:v>0.01</c:v>
                </c:pt>
                <c:pt idx="30">
                  <c:v>0.01</c:v>
                </c:pt>
                <c:pt idx="31">
                  <c:v>0.01</c:v>
                </c:pt>
                <c:pt idx="32">
                  <c:v>0.01</c:v>
                </c:pt>
                <c:pt idx="33">
                  <c:v>0.01</c:v>
                </c:pt>
                <c:pt idx="34">
                  <c:v>0.01</c:v>
                </c:pt>
                <c:pt idx="35">
                  <c:v>0.01</c:v>
                </c:pt>
                <c:pt idx="36">
                  <c:v>0.01</c:v>
                </c:pt>
                <c:pt idx="37">
                  <c:v>0.01</c:v>
                </c:pt>
                <c:pt idx="38">
                  <c:v>0.01</c:v>
                </c:pt>
                <c:pt idx="39">
                  <c:v>0.01</c:v>
                </c:pt>
                <c:pt idx="40">
                  <c:v>0.01</c:v>
                </c:pt>
                <c:pt idx="41">
                  <c:v>0.02</c:v>
                </c:pt>
                <c:pt idx="42">
                  <c:v>0.02</c:v>
                </c:pt>
                <c:pt idx="43">
                  <c:v>0.02</c:v>
                </c:pt>
                <c:pt idx="44">
                  <c:v>0.02</c:v>
                </c:pt>
                <c:pt idx="45">
                  <c:v>0.02</c:v>
                </c:pt>
                <c:pt idx="46">
                  <c:v>0.02</c:v>
                </c:pt>
                <c:pt idx="47">
                  <c:v>0.02</c:v>
                </c:pt>
                <c:pt idx="48">
                  <c:v>0.02</c:v>
                </c:pt>
                <c:pt idx="49">
                  <c:v>0.02</c:v>
                </c:pt>
                <c:pt idx="50">
                  <c:v>0.02</c:v>
                </c:pt>
                <c:pt idx="51">
                  <c:v>0.02</c:v>
                </c:pt>
                <c:pt idx="52">
                  <c:v>0.02</c:v>
                </c:pt>
                <c:pt idx="53">
                  <c:v>0.02</c:v>
                </c:pt>
                <c:pt idx="54">
                  <c:v>0.02</c:v>
                </c:pt>
                <c:pt idx="55">
                  <c:v>0.02</c:v>
                </c:pt>
                <c:pt idx="56">
                  <c:v>0.02</c:v>
                </c:pt>
                <c:pt idx="57">
                  <c:v>0.02</c:v>
                </c:pt>
                <c:pt idx="58">
                  <c:v>0.02</c:v>
                </c:pt>
                <c:pt idx="59">
                  <c:v>0.02</c:v>
                </c:pt>
                <c:pt idx="60">
                  <c:v>0.02</c:v>
                </c:pt>
                <c:pt idx="61">
                  <c:v>0.03</c:v>
                </c:pt>
                <c:pt idx="62">
                  <c:v>0.03</c:v>
                </c:pt>
                <c:pt idx="63">
                  <c:v>0.03</c:v>
                </c:pt>
                <c:pt idx="64">
                  <c:v>0.03</c:v>
                </c:pt>
                <c:pt idx="65">
                  <c:v>0.03</c:v>
                </c:pt>
                <c:pt idx="66">
                  <c:v>0.03</c:v>
                </c:pt>
                <c:pt idx="67">
                  <c:v>0.03</c:v>
                </c:pt>
                <c:pt idx="68">
                  <c:v>0.04</c:v>
                </c:pt>
                <c:pt idx="69">
                  <c:v>0.04</c:v>
                </c:pt>
                <c:pt idx="70">
                  <c:v>0.04</c:v>
                </c:pt>
                <c:pt idx="71">
                  <c:v>0.04</c:v>
                </c:pt>
                <c:pt idx="72">
                  <c:v>0.04</c:v>
                </c:pt>
                <c:pt idx="73">
                  <c:v>0.04</c:v>
                </c:pt>
                <c:pt idx="74">
                  <c:v>0.04</c:v>
                </c:pt>
                <c:pt idx="75">
                  <c:v>0.04</c:v>
                </c:pt>
                <c:pt idx="76">
                  <c:v>0.04</c:v>
                </c:pt>
                <c:pt idx="77">
                  <c:v>0.04</c:v>
                </c:pt>
                <c:pt idx="78">
                  <c:v>0.04</c:v>
                </c:pt>
                <c:pt idx="79">
                  <c:v>0.04</c:v>
                </c:pt>
                <c:pt idx="80">
                  <c:v>0.05</c:v>
                </c:pt>
                <c:pt idx="81">
                  <c:v>0.05</c:v>
                </c:pt>
                <c:pt idx="82">
                  <c:v>0.05</c:v>
                </c:pt>
                <c:pt idx="83">
                  <c:v>0.05</c:v>
                </c:pt>
                <c:pt idx="84">
                  <c:v>0.05</c:v>
                </c:pt>
                <c:pt idx="85">
                  <c:v>0.05</c:v>
                </c:pt>
                <c:pt idx="86">
                  <c:v>0.05</c:v>
                </c:pt>
                <c:pt idx="87">
                  <c:v>0.05</c:v>
                </c:pt>
                <c:pt idx="88">
                  <c:v>0.05</c:v>
                </c:pt>
                <c:pt idx="89">
                  <c:v>0.06</c:v>
                </c:pt>
                <c:pt idx="90">
                  <c:v>0.06</c:v>
                </c:pt>
                <c:pt idx="91">
                  <c:v>7.0000000000000007E-2</c:v>
                </c:pt>
                <c:pt idx="92">
                  <c:v>0.08</c:v>
                </c:pt>
                <c:pt idx="93">
                  <c:v>0.08</c:v>
                </c:pt>
                <c:pt idx="94">
                  <c:v>0.08</c:v>
                </c:pt>
                <c:pt idx="95">
                  <c:v>0.08</c:v>
                </c:pt>
                <c:pt idx="96">
                  <c:v>0.08</c:v>
                </c:pt>
                <c:pt idx="97">
                  <c:v>0.08</c:v>
                </c:pt>
                <c:pt idx="98">
                  <c:v>0.09</c:v>
                </c:pt>
                <c:pt idx="99">
                  <c:v>0.09</c:v>
                </c:pt>
                <c:pt idx="100">
                  <c:v>0.09</c:v>
                </c:pt>
                <c:pt idx="101">
                  <c:v>0.09</c:v>
                </c:pt>
                <c:pt idx="102">
                  <c:v>0.1</c:v>
                </c:pt>
                <c:pt idx="103">
                  <c:v>0.1</c:v>
                </c:pt>
                <c:pt idx="104">
                  <c:v>0.1</c:v>
                </c:pt>
                <c:pt idx="105">
                  <c:v>0.11</c:v>
                </c:pt>
                <c:pt idx="106">
                  <c:v>0.15</c:v>
                </c:pt>
                <c:pt idx="107">
                  <c:v>0.15</c:v>
                </c:pt>
                <c:pt idx="108">
                  <c:v>0.15</c:v>
                </c:pt>
                <c:pt idx="109">
                  <c:v>0.16</c:v>
                </c:pt>
                <c:pt idx="110">
                  <c:v>0.17</c:v>
                </c:pt>
                <c:pt idx="111">
                  <c:v>0.19</c:v>
                </c:pt>
                <c:pt idx="112">
                  <c:v>0.2</c:v>
                </c:pt>
                <c:pt idx="113">
                  <c:v>0.2</c:v>
                </c:pt>
                <c:pt idx="114">
                  <c:v>0.21</c:v>
                </c:pt>
                <c:pt idx="115">
                  <c:v>0.22</c:v>
                </c:pt>
                <c:pt idx="116">
                  <c:v>0.24</c:v>
                </c:pt>
                <c:pt idx="117">
                  <c:v>0.26</c:v>
                </c:pt>
                <c:pt idx="118">
                  <c:v>0.28000000000000003</c:v>
                </c:pt>
                <c:pt idx="119">
                  <c:v>0.25</c:v>
                </c:pt>
                <c:pt idx="120">
                  <c:v>0.43</c:v>
                </c:pt>
                <c:pt idx="121">
                  <c:v>0.77</c:v>
                </c:pt>
                <c:pt idx="122">
                  <c:v>0.3</c:v>
                </c:pt>
                <c:pt idx="123">
                  <c:v>0.23</c:v>
                </c:pt>
                <c:pt idx="124">
                  <c:v>0.27</c:v>
                </c:pt>
                <c:pt idx="125">
                  <c:v>0.25</c:v>
                </c:pt>
                <c:pt idx="126">
                  <c:v>0.23</c:v>
                </c:pt>
                <c:pt idx="127">
                  <c:v>0.22</c:v>
                </c:pt>
                <c:pt idx="128">
                  <c:v>0.21</c:v>
                </c:pt>
                <c:pt idx="129">
                  <c:v>0.21</c:v>
                </c:pt>
                <c:pt idx="130">
                  <c:v>0.2</c:v>
                </c:pt>
                <c:pt idx="131">
                  <c:v>0.17</c:v>
                </c:pt>
                <c:pt idx="132">
                  <c:v>0.17</c:v>
                </c:pt>
                <c:pt idx="133">
                  <c:v>0.16</c:v>
                </c:pt>
                <c:pt idx="134">
                  <c:v>0.16</c:v>
                </c:pt>
                <c:pt idx="135">
                  <c:v>0.16</c:v>
                </c:pt>
                <c:pt idx="136">
                  <c:v>0.12</c:v>
                </c:pt>
                <c:pt idx="137">
                  <c:v>0.11</c:v>
                </c:pt>
                <c:pt idx="138">
                  <c:v>0.11</c:v>
                </c:pt>
                <c:pt idx="139">
                  <c:v>0.11</c:v>
                </c:pt>
                <c:pt idx="140">
                  <c:v>0.1</c:v>
                </c:pt>
                <c:pt idx="141">
                  <c:v>0.1</c:v>
                </c:pt>
                <c:pt idx="142">
                  <c:v>0.1</c:v>
                </c:pt>
                <c:pt idx="143">
                  <c:v>0.1</c:v>
                </c:pt>
                <c:pt idx="144">
                  <c:v>0.09</c:v>
                </c:pt>
                <c:pt idx="145">
                  <c:v>0.09</c:v>
                </c:pt>
                <c:pt idx="146">
                  <c:v>0.09</c:v>
                </c:pt>
                <c:pt idx="147">
                  <c:v>0.09</c:v>
                </c:pt>
                <c:pt idx="148">
                  <c:v>0.09</c:v>
                </c:pt>
                <c:pt idx="149">
                  <c:v>0.08</c:v>
                </c:pt>
                <c:pt idx="150">
                  <c:v>0.08</c:v>
                </c:pt>
                <c:pt idx="151">
                  <c:v>0.06</c:v>
                </c:pt>
                <c:pt idx="152">
                  <c:v>0.06</c:v>
                </c:pt>
                <c:pt idx="153">
                  <c:v>0.06</c:v>
                </c:pt>
                <c:pt idx="154">
                  <c:v>0.06</c:v>
                </c:pt>
                <c:pt idx="155">
                  <c:v>0.06</c:v>
                </c:pt>
                <c:pt idx="156">
                  <c:v>0.06</c:v>
                </c:pt>
                <c:pt idx="157">
                  <c:v>0.06</c:v>
                </c:pt>
                <c:pt idx="158">
                  <c:v>0.06</c:v>
                </c:pt>
                <c:pt idx="159">
                  <c:v>0.06</c:v>
                </c:pt>
                <c:pt idx="160">
                  <c:v>0.05</c:v>
                </c:pt>
                <c:pt idx="161">
                  <c:v>0.05</c:v>
                </c:pt>
                <c:pt idx="162">
                  <c:v>0.05</c:v>
                </c:pt>
                <c:pt idx="163">
                  <c:v>0.05</c:v>
                </c:pt>
                <c:pt idx="164">
                  <c:v>0.05</c:v>
                </c:pt>
                <c:pt idx="165">
                  <c:v>0.05</c:v>
                </c:pt>
                <c:pt idx="166">
                  <c:v>0.05</c:v>
                </c:pt>
                <c:pt idx="167">
                  <c:v>0.05</c:v>
                </c:pt>
                <c:pt idx="168">
                  <c:v>0.05</c:v>
                </c:pt>
                <c:pt idx="169">
                  <c:v>0.05</c:v>
                </c:pt>
                <c:pt idx="170">
                  <c:v>0.05</c:v>
                </c:pt>
                <c:pt idx="171">
                  <c:v>0.05</c:v>
                </c:pt>
                <c:pt idx="172">
                  <c:v>0.05</c:v>
                </c:pt>
                <c:pt idx="173">
                  <c:v>0.05</c:v>
                </c:pt>
                <c:pt idx="174">
                  <c:v>0.05</c:v>
                </c:pt>
                <c:pt idx="175">
                  <c:v>0.04</c:v>
                </c:pt>
                <c:pt idx="176">
                  <c:v>0.04</c:v>
                </c:pt>
                <c:pt idx="177">
                  <c:v>0.04</c:v>
                </c:pt>
                <c:pt idx="178">
                  <c:v>0.04</c:v>
                </c:pt>
                <c:pt idx="179">
                  <c:v>0.04</c:v>
                </c:pt>
                <c:pt idx="180">
                  <c:v>0.04</c:v>
                </c:pt>
                <c:pt idx="181">
                  <c:v>0.03</c:v>
                </c:pt>
                <c:pt idx="182">
                  <c:v>0.03</c:v>
                </c:pt>
                <c:pt idx="183">
                  <c:v>0.03</c:v>
                </c:pt>
                <c:pt idx="184">
                  <c:v>0.03</c:v>
                </c:pt>
                <c:pt idx="185">
                  <c:v>0.03</c:v>
                </c:pt>
                <c:pt idx="186">
                  <c:v>0.03</c:v>
                </c:pt>
                <c:pt idx="187">
                  <c:v>0.03</c:v>
                </c:pt>
                <c:pt idx="188">
                  <c:v>0.03</c:v>
                </c:pt>
                <c:pt idx="189">
                  <c:v>0.03</c:v>
                </c:pt>
                <c:pt idx="190">
                  <c:v>0.03</c:v>
                </c:pt>
                <c:pt idx="191">
                  <c:v>0.03</c:v>
                </c:pt>
                <c:pt idx="192">
                  <c:v>0.03</c:v>
                </c:pt>
                <c:pt idx="193">
                  <c:v>0.03</c:v>
                </c:pt>
                <c:pt idx="194">
                  <c:v>0.03</c:v>
                </c:pt>
                <c:pt idx="195">
                  <c:v>0.03</c:v>
                </c:pt>
                <c:pt idx="196">
                  <c:v>0.03</c:v>
                </c:pt>
                <c:pt idx="197">
                  <c:v>0.03</c:v>
                </c:pt>
                <c:pt idx="198">
                  <c:v>0.03</c:v>
                </c:pt>
                <c:pt idx="199">
                  <c:v>0.03</c:v>
                </c:pt>
                <c:pt idx="200">
                  <c:v>0.03</c:v>
                </c:pt>
                <c:pt idx="201">
                  <c:v>0.03</c:v>
                </c:pt>
                <c:pt idx="202">
                  <c:v>0.03</c:v>
                </c:pt>
                <c:pt idx="203">
                  <c:v>0.03</c:v>
                </c:pt>
                <c:pt idx="204">
                  <c:v>0.03</c:v>
                </c:pt>
                <c:pt idx="205">
                  <c:v>0.03</c:v>
                </c:pt>
                <c:pt idx="206">
                  <c:v>0.03</c:v>
                </c:pt>
                <c:pt idx="207">
                  <c:v>0.03</c:v>
                </c:pt>
                <c:pt idx="208">
                  <c:v>0.03</c:v>
                </c:pt>
                <c:pt idx="209">
                  <c:v>0.03</c:v>
                </c:pt>
                <c:pt idx="210">
                  <c:v>0.03</c:v>
                </c:pt>
                <c:pt idx="211">
                  <c:v>0.03</c:v>
                </c:pt>
                <c:pt idx="212">
                  <c:v>0.03</c:v>
                </c:pt>
                <c:pt idx="213">
                  <c:v>0.03</c:v>
                </c:pt>
                <c:pt idx="214">
                  <c:v>0.03</c:v>
                </c:pt>
                <c:pt idx="215">
                  <c:v>0.03</c:v>
                </c:pt>
                <c:pt idx="216">
                  <c:v>0.03</c:v>
                </c:pt>
                <c:pt idx="217">
                  <c:v>0.03</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0.02</c:v>
                </c:pt>
                <c:pt idx="232">
                  <c:v>0.02</c:v>
                </c:pt>
                <c:pt idx="233">
                  <c:v>0.02</c:v>
                </c:pt>
                <c:pt idx="234">
                  <c:v>0.02</c:v>
                </c:pt>
                <c:pt idx="235">
                  <c:v>0.02</c:v>
                </c:pt>
                <c:pt idx="236">
                  <c:v>0.02</c:v>
                </c:pt>
                <c:pt idx="237">
                  <c:v>0.02</c:v>
                </c:pt>
                <c:pt idx="238">
                  <c:v>0.02</c:v>
                </c:pt>
                <c:pt idx="239">
                  <c:v>0.02</c:v>
                </c:pt>
                <c:pt idx="240">
                  <c:v>0.02</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2"/>
          <c:tx>
            <c:v>2-percent  Annual Chance</c:v>
          </c:tx>
          <c:spPr>
            <a:ln>
              <a:solidFill>
                <a:schemeClr val="tx2">
                  <a:lumMod val="60000"/>
                  <a:lumOff val="40000"/>
                </a:schemeClr>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0.01</c:v>
                </c:pt>
                <c:pt idx="31">
                  <c:v>0.01</c:v>
                </c:pt>
                <c:pt idx="32">
                  <c:v>0.01</c:v>
                </c:pt>
                <c:pt idx="33">
                  <c:v>0.01</c:v>
                </c:pt>
                <c:pt idx="34">
                  <c:v>0.01</c:v>
                </c:pt>
                <c:pt idx="35">
                  <c:v>0.01</c:v>
                </c:pt>
                <c:pt idx="36">
                  <c:v>0.01</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0.02</c:v>
                </c:pt>
                <c:pt idx="57">
                  <c:v>0.02</c:v>
                </c:pt>
                <c:pt idx="58">
                  <c:v>0.02</c:v>
                </c:pt>
                <c:pt idx="59">
                  <c:v>0.02</c:v>
                </c:pt>
                <c:pt idx="60">
                  <c:v>0.02</c:v>
                </c:pt>
                <c:pt idx="61">
                  <c:v>0.02</c:v>
                </c:pt>
                <c:pt idx="62">
                  <c:v>0.02</c:v>
                </c:pt>
                <c:pt idx="63">
                  <c:v>0.02</c:v>
                </c:pt>
                <c:pt idx="64">
                  <c:v>0.02</c:v>
                </c:pt>
                <c:pt idx="65">
                  <c:v>0.02</c:v>
                </c:pt>
                <c:pt idx="66">
                  <c:v>0.02</c:v>
                </c:pt>
                <c:pt idx="67">
                  <c:v>0.03</c:v>
                </c:pt>
                <c:pt idx="68">
                  <c:v>0.03</c:v>
                </c:pt>
                <c:pt idx="69">
                  <c:v>0.03</c:v>
                </c:pt>
                <c:pt idx="70">
                  <c:v>0.03</c:v>
                </c:pt>
                <c:pt idx="71">
                  <c:v>0.03</c:v>
                </c:pt>
                <c:pt idx="72">
                  <c:v>0.03</c:v>
                </c:pt>
                <c:pt idx="73">
                  <c:v>0.03</c:v>
                </c:pt>
                <c:pt idx="74">
                  <c:v>0.03</c:v>
                </c:pt>
                <c:pt idx="75">
                  <c:v>0.03</c:v>
                </c:pt>
                <c:pt idx="76">
                  <c:v>0.03</c:v>
                </c:pt>
                <c:pt idx="77">
                  <c:v>0.03</c:v>
                </c:pt>
                <c:pt idx="78">
                  <c:v>0.03</c:v>
                </c:pt>
                <c:pt idx="79">
                  <c:v>0.03</c:v>
                </c:pt>
                <c:pt idx="80">
                  <c:v>0.03</c:v>
                </c:pt>
                <c:pt idx="81">
                  <c:v>0.03</c:v>
                </c:pt>
                <c:pt idx="82">
                  <c:v>0.04</c:v>
                </c:pt>
                <c:pt idx="83">
                  <c:v>0.04</c:v>
                </c:pt>
                <c:pt idx="84">
                  <c:v>0.04</c:v>
                </c:pt>
                <c:pt idx="85">
                  <c:v>0.04</c:v>
                </c:pt>
                <c:pt idx="86">
                  <c:v>0.04</c:v>
                </c:pt>
                <c:pt idx="87">
                  <c:v>0.04</c:v>
                </c:pt>
                <c:pt idx="88">
                  <c:v>0.04</c:v>
                </c:pt>
                <c:pt idx="89">
                  <c:v>0.04</c:v>
                </c:pt>
                <c:pt idx="90">
                  <c:v>0.04</c:v>
                </c:pt>
                <c:pt idx="91">
                  <c:v>0.06</c:v>
                </c:pt>
                <c:pt idx="92">
                  <c:v>0.06</c:v>
                </c:pt>
                <c:pt idx="93">
                  <c:v>0.06</c:v>
                </c:pt>
                <c:pt idx="94">
                  <c:v>0.06</c:v>
                </c:pt>
                <c:pt idx="95">
                  <c:v>0.06</c:v>
                </c:pt>
                <c:pt idx="96">
                  <c:v>0.06</c:v>
                </c:pt>
                <c:pt idx="97">
                  <c:v>7.0000000000000007E-2</c:v>
                </c:pt>
                <c:pt idx="98">
                  <c:v>7.0000000000000007E-2</c:v>
                </c:pt>
                <c:pt idx="99">
                  <c:v>7.0000000000000007E-2</c:v>
                </c:pt>
                <c:pt idx="100">
                  <c:v>7.0000000000000007E-2</c:v>
                </c:pt>
                <c:pt idx="101">
                  <c:v>7.0000000000000007E-2</c:v>
                </c:pt>
                <c:pt idx="102">
                  <c:v>0.08</c:v>
                </c:pt>
                <c:pt idx="103">
                  <c:v>0.08</c:v>
                </c:pt>
                <c:pt idx="104">
                  <c:v>0.08</c:v>
                </c:pt>
                <c:pt idx="105">
                  <c:v>0.09</c:v>
                </c:pt>
                <c:pt idx="106">
                  <c:v>0.11</c:v>
                </c:pt>
                <c:pt idx="107">
                  <c:v>0.12</c:v>
                </c:pt>
                <c:pt idx="108">
                  <c:v>0.12</c:v>
                </c:pt>
                <c:pt idx="109">
                  <c:v>0.13</c:v>
                </c:pt>
                <c:pt idx="110">
                  <c:v>0.13</c:v>
                </c:pt>
                <c:pt idx="111">
                  <c:v>0.15</c:v>
                </c:pt>
                <c:pt idx="112">
                  <c:v>0.16</c:v>
                </c:pt>
                <c:pt idx="113">
                  <c:v>0.17</c:v>
                </c:pt>
                <c:pt idx="114">
                  <c:v>0.17</c:v>
                </c:pt>
                <c:pt idx="115">
                  <c:v>0.18</c:v>
                </c:pt>
                <c:pt idx="116">
                  <c:v>0.21</c:v>
                </c:pt>
                <c:pt idx="117">
                  <c:v>0.23</c:v>
                </c:pt>
                <c:pt idx="118">
                  <c:v>0.25</c:v>
                </c:pt>
                <c:pt idx="119">
                  <c:v>0.22</c:v>
                </c:pt>
                <c:pt idx="120">
                  <c:v>0.38</c:v>
                </c:pt>
                <c:pt idx="121">
                  <c:v>0.69</c:v>
                </c:pt>
                <c:pt idx="122">
                  <c:v>0.27</c:v>
                </c:pt>
                <c:pt idx="123">
                  <c:v>0.2</c:v>
                </c:pt>
                <c:pt idx="124">
                  <c:v>0.24</c:v>
                </c:pt>
                <c:pt idx="125">
                  <c:v>0.22</c:v>
                </c:pt>
                <c:pt idx="126">
                  <c:v>0.2</c:v>
                </c:pt>
                <c:pt idx="127">
                  <c:v>0.19</c:v>
                </c:pt>
                <c:pt idx="128">
                  <c:v>0.18</c:v>
                </c:pt>
                <c:pt idx="129">
                  <c:v>0.17</c:v>
                </c:pt>
                <c:pt idx="130">
                  <c:v>0.16</c:v>
                </c:pt>
                <c:pt idx="131">
                  <c:v>0.14000000000000001</c:v>
                </c:pt>
                <c:pt idx="132">
                  <c:v>0.14000000000000001</c:v>
                </c:pt>
                <c:pt idx="133">
                  <c:v>0.13</c:v>
                </c:pt>
                <c:pt idx="134">
                  <c:v>0.13</c:v>
                </c:pt>
                <c:pt idx="135">
                  <c:v>0.12</c:v>
                </c:pt>
                <c:pt idx="136">
                  <c:v>0.09</c:v>
                </c:pt>
                <c:pt idx="137">
                  <c:v>0.09</c:v>
                </c:pt>
                <c:pt idx="138">
                  <c:v>0.09</c:v>
                </c:pt>
                <c:pt idx="139">
                  <c:v>0.09</c:v>
                </c:pt>
                <c:pt idx="140">
                  <c:v>0.08</c:v>
                </c:pt>
                <c:pt idx="141">
                  <c:v>0.08</c:v>
                </c:pt>
                <c:pt idx="142">
                  <c:v>0.08</c:v>
                </c:pt>
                <c:pt idx="143">
                  <c:v>0.08</c:v>
                </c:pt>
                <c:pt idx="144">
                  <c:v>0.08</c:v>
                </c:pt>
                <c:pt idx="145">
                  <c:v>7.0000000000000007E-2</c:v>
                </c:pt>
                <c:pt idx="146">
                  <c:v>7.0000000000000007E-2</c:v>
                </c:pt>
                <c:pt idx="147">
                  <c:v>7.0000000000000007E-2</c:v>
                </c:pt>
                <c:pt idx="148">
                  <c:v>7.0000000000000007E-2</c:v>
                </c:pt>
                <c:pt idx="149">
                  <c:v>7.0000000000000007E-2</c:v>
                </c:pt>
                <c:pt idx="150">
                  <c:v>7.0000000000000007E-2</c:v>
                </c:pt>
                <c:pt idx="151">
                  <c:v>0.05</c:v>
                </c:pt>
                <c:pt idx="152">
                  <c:v>0.05</c:v>
                </c:pt>
                <c:pt idx="153">
                  <c:v>0.05</c:v>
                </c:pt>
                <c:pt idx="154">
                  <c:v>0.05</c:v>
                </c:pt>
                <c:pt idx="155">
                  <c:v>0.05</c:v>
                </c:pt>
                <c:pt idx="156">
                  <c:v>0.05</c:v>
                </c:pt>
                <c:pt idx="157">
                  <c:v>0.05</c:v>
                </c:pt>
                <c:pt idx="158">
                  <c:v>0.05</c:v>
                </c:pt>
                <c:pt idx="159">
                  <c:v>0.04</c:v>
                </c:pt>
                <c:pt idx="160">
                  <c:v>0.04</c:v>
                </c:pt>
                <c:pt idx="161">
                  <c:v>0.04</c:v>
                </c:pt>
                <c:pt idx="162">
                  <c:v>0.04</c:v>
                </c:pt>
                <c:pt idx="163">
                  <c:v>0.04</c:v>
                </c:pt>
                <c:pt idx="164">
                  <c:v>0.04</c:v>
                </c:pt>
                <c:pt idx="165">
                  <c:v>0.04</c:v>
                </c:pt>
                <c:pt idx="166">
                  <c:v>0.04</c:v>
                </c:pt>
                <c:pt idx="167">
                  <c:v>0.04</c:v>
                </c:pt>
                <c:pt idx="168">
                  <c:v>0.04</c:v>
                </c:pt>
                <c:pt idx="169">
                  <c:v>0.04</c:v>
                </c:pt>
                <c:pt idx="170">
                  <c:v>0.04</c:v>
                </c:pt>
                <c:pt idx="171">
                  <c:v>0.04</c:v>
                </c:pt>
                <c:pt idx="172">
                  <c:v>0.04</c:v>
                </c:pt>
                <c:pt idx="173">
                  <c:v>0.04</c:v>
                </c:pt>
                <c:pt idx="174">
                  <c:v>0.04</c:v>
                </c:pt>
                <c:pt idx="175">
                  <c:v>0.04</c:v>
                </c:pt>
                <c:pt idx="176">
                  <c:v>0.04</c:v>
                </c:pt>
                <c:pt idx="177">
                  <c:v>0.03</c:v>
                </c:pt>
                <c:pt idx="178">
                  <c:v>0.03</c:v>
                </c:pt>
                <c:pt idx="179">
                  <c:v>0.03</c:v>
                </c:pt>
                <c:pt idx="180">
                  <c:v>0.03</c:v>
                </c:pt>
                <c:pt idx="181">
                  <c:v>0.03</c:v>
                </c:pt>
                <c:pt idx="182">
                  <c:v>0.03</c:v>
                </c:pt>
                <c:pt idx="183">
                  <c:v>0.03</c:v>
                </c:pt>
                <c:pt idx="184">
                  <c:v>0.03</c:v>
                </c:pt>
                <c:pt idx="185">
                  <c:v>0.03</c:v>
                </c:pt>
                <c:pt idx="186">
                  <c:v>0.03</c:v>
                </c:pt>
                <c:pt idx="187">
                  <c:v>0.03</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0.02</c:v>
                </c:pt>
                <c:pt idx="232">
                  <c:v>0.02</c:v>
                </c:pt>
                <c:pt idx="233">
                  <c:v>0.02</c:v>
                </c:pt>
                <c:pt idx="234">
                  <c:v>0.02</c:v>
                </c:pt>
                <c:pt idx="235">
                  <c:v>0.02</c:v>
                </c:pt>
                <c:pt idx="236">
                  <c:v>0.02</c:v>
                </c:pt>
                <c:pt idx="237">
                  <c:v>0.02</c:v>
                </c:pt>
                <c:pt idx="238">
                  <c:v>0.02</c:v>
                </c:pt>
                <c:pt idx="239">
                  <c:v>0.02</c:v>
                </c:pt>
                <c:pt idx="240">
                  <c:v>0.02</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3"/>
          <c:tx>
            <c:v>4-percent  Annual Chance</c:v>
          </c:tx>
          <c:spPr>
            <a:ln>
              <a:solidFill>
                <a:srgbClr val="FFCC00"/>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0.02</c:v>
                </c:pt>
                <c:pt idx="62">
                  <c:v>0.02</c:v>
                </c:pt>
                <c:pt idx="63">
                  <c:v>0.02</c:v>
                </c:pt>
                <c:pt idx="64">
                  <c:v>0.02</c:v>
                </c:pt>
                <c:pt idx="65">
                  <c:v>0.02</c:v>
                </c:pt>
                <c:pt idx="66">
                  <c:v>0.02</c:v>
                </c:pt>
                <c:pt idx="67">
                  <c:v>0.02</c:v>
                </c:pt>
                <c:pt idx="68">
                  <c:v>0.02</c:v>
                </c:pt>
                <c:pt idx="69">
                  <c:v>0.02</c:v>
                </c:pt>
                <c:pt idx="70">
                  <c:v>0.02</c:v>
                </c:pt>
                <c:pt idx="71">
                  <c:v>0.02</c:v>
                </c:pt>
                <c:pt idx="72">
                  <c:v>0.02</c:v>
                </c:pt>
                <c:pt idx="73">
                  <c:v>0.02</c:v>
                </c:pt>
                <c:pt idx="74">
                  <c:v>0.02</c:v>
                </c:pt>
                <c:pt idx="75">
                  <c:v>0.02</c:v>
                </c:pt>
                <c:pt idx="76">
                  <c:v>0.02</c:v>
                </c:pt>
                <c:pt idx="77">
                  <c:v>0.02</c:v>
                </c:pt>
                <c:pt idx="78">
                  <c:v>0.02</c:v>
                </c:pt>
                <c:pt idx="79">
                  <c:v>0.02</c:v>
                </c:pt>
                <c:pt idx="80">
                  <c:v>0.02</c:v>
                </c:pt>
                <c:pt idx="81">
                  <c:v>0.03</c:v>
                </c:pt>
                <c:pt idx="82">
                  <c:v>0.03</c:v>
                </c:pt>
                <c:pt idx="83">
                  <c:v>0.03</c:v>
                </c:pt>
                <c:pt idx="84">
                  <c:v>0.03</c:v>
                </c:pt>
                <c:pt idx="85">
                  <c:v>0.03</c:v>
                </c:pt>
                <c:pt idx="86">
                  <c:v>0.03</c:v>
                </c:pt>
                <c:pt idx="87">
                  <c:v>0.03</c:v>
                </c:pt>
                <c:pt idx="88">
                  <c:v>0.03</c:v>
                </c:pt>
                <c:pt idx="89">
                  <c:v>0.03</c:v>
                </c:pt>
                <c:pt idx="90">
                  <c:v>0.03</c:v>
                </c:pt>
                <c:pt idx="91">
                  <c:v>0.04</c:v>
                </c:pt>
                <c:pt idx="92">
                  <c:v>0.04</c:v>
                </c:pt>
                <c:pt idx="93">
                  <c:v>0.04</c:v>
                </c:pt>
                <c:pt idx="94">
                  <c:v>0.05</c:v>
                </c:pt>
                <c:pt idx="95">
                  <c:v>0.05</c:v>
                </c:pt>
                <c:pt idx="96">
                  <c:v>0.05</c:v>
                </c:pt>
                <c:pt idx="97">
                  <c:v>0.05</c:v>
                </c:pt>
                <c:pt idx="98">
                  <c:v>0.05</c:v>
                </c:pt>
                <c:pt idx="99">
                  <c:v>0.05</c:v>
                </c:pt>
                <c:pt idx="100">
                  <c:v>0.05</c:v>
                </c:pt>
                <c:pt idx="101">
                  <c:v>0.06</c:v>
                </c:pt>
                <c:pt idx="102">
                  <c:v>0.06</c:v>
                </c:pt>
                <c:pt idx="103">
                  <c:v>0.06</c:v>
                </c:pt>
                <c:pt idx="104">
                  <c:v>0.06</c:v>
                </c:pt>
                <c:pt idx="105">
                  <c:v>7.0000000000000007E-2</c:v>
                </c:pt>
                <c:pt idx="106">
                  <c:v>0.09</c:v>
                </c:pt>
                <c:pt idx="107">
                  <c:v>0.09</c:v>
                </c:pt>
                <c:pt idx="108">
                  <c:v>0.09</c:v>
                </c:pt>
                <c:pt idx="109">
                  <c:v>0.1</c:v>
                </c:pt>
                <c:pt idx="110">
                  <c:v>0.1</c:v>
                </c:pt>
                <c:pt idx="111">
                  <c:v>0.12</c:v>
                </c:pt>
                <c:pt idx="112">
                  <c:v>0.13</c:v>
                </c:pt>
                <c:pt idx="113">
                  <c:v>0.13</c:v>
                </c:pt>
                <c:pt idx="114">
                  <c:v>0.14000000000000001</c:v>
                </c:pt>
                <c:pt idx="115">
                  <c:v>0.15</c:v>
                </c:pt>
                <c:pt idx="116">
                  <c:v>0.18</c:v>
                </c:pt>
                <c:pt idx="117">
                  <c:v>0.2</c:v>
                </c:pt>
                <c:pt idx="118">
                  <c:v>0.21</c:v>
                </c:pt>
                <c:pt idx="119">
                  <c:v>0.19</c:v>
                </c:pt>
                <c:pt idx="120">
                  <c:v>0.33</c:v>
                </c:pt>
                <c:pt idx="121">
                  <c:v>0.6</c:v>
                </c:pt>
                <c:pt idx="122">
                  <c:v>0.24</c:v>
                </c:pt>
                <c:pt idx="123">
                  <c:v>0.18</c:v>
                </c:pt>
                <c:pt idx="124">
                  <c:v>0.21</c:v>
                </c:pt>
                <c:pt idx="125">
                  <c:v>0.2</c:v>
                </c:pt>
                <c:pt idx="126">
                  <c:v>0.16</c:v>
                </c:pt>
                <c:pt idx="127">
                  <c:v>0.15</c:v>
                </c:pt>
                <c:pt idx="128">
                  <c:v>0.15</c:v>
                </c:pt>
                <c:pt idx="129">
                  <c:v>0.14000000000000001</c:v>
                </c:pt>
                <c:pt idx="130">
                  <c:v>0.13</c:v>
                </c:pt>
                <c:pt idx="131">
                  <c:v>0.11</c:v>
                </c:pt>
                <c:pt idx="132">
                  <c:v>0.11</c:v>
                </c:pt>
                <c:pt idx="133">
                  <c:v>0.11</c:v>
                </c:pt>
                <c:pt idx="134">
                  <c:v>0.1</c:v>
                </c:pt>
                <c:pt idx="135">
                  <c:v>0.1</c:v>
                </c:pt>
                <c:pt idx="136">
                  <c:v>7.0000000000000007E-2</c:v>
                </c:pt>
                <c:pt idx="137">
                  <c:v>7.0000000000000007E-2</c:v>
                </c:pt>
                <c:pt idx="138">
                  <c:v>7.0000000000000007E-2</c:v>
                </c:pt>
                <c:pt idx="139">
                  <c:v>7.0000000000000007E-2</c:v>
                </c:pt>
                <c:pt idx="140">
                  <c:v>7.0000000000000007E-2</c:v>
                </c:pt>
                <c:pt idx="141">
                  <c:v>0.06</c:v>
                </c:pt>
                <c:pt idx="142">
                  <c:v>0.06</c:v>
                </c:pt>
                <c:pt idx="143">
                  <c:v>0.06</c:v>
                </c:pt>
                <c:pt idx="144">
                  <c:v>0.06</c:v>
                </c:pt>
                <c:pt idx="145">
                  <c:v>0.06</c:v>
                </c:pt>
                <c:pt idx="146">
                  <c:v>0.06</c:v>
                </c:pt>
                <c:pt idx="147">
                  <c:v>0.06</c:v>
                </c:pt>
                <c:pt idx="148">
                  <c:v>0.05</c:v>
                </c:pt>
                <c:pt idx="149">
                  <c:v>0.05</c:v>
                </c:pt>
                <c:pt idx="150">
                  <c:v>0.05</c:v>
                </c:pt>
                <c:pt idx="151">
                  <c:v>0.04</c:v>
                </c:pt>
                <c:pt idx="152">
                  <c:v>0.04</c:v>
                </c:pt>
                <c:pt idx="153">
                  <c:v>0.04</c:v>
                </c:pt>
                <c:pt idx="154">
                  <c:v>0.04</c:v>
                </c:pt>
                <c:pt idx="155">
                  <c:v>0.04</c:v>
                </c:pt>
                <c:pt idx="156">
                  <c:v>0.04</c:v>
                </c:pt>
                <c:pt idx="157">
                  <c:v>0.04</c:v>
                </c:pt>
                <c:pt idx="158">
                  <c:v>0.04</c:v>
                </c:pt>
                <c:pt idx="159">
                  <c:v>0.04</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4"/>
          <c:tx>
            <c:v>10-percent  Annual Chance</c:v>
          </c:tx>
          <c:spPr>
            <a:ln>
              <a:solidFill>
                <a:srgbClr val="33CC33"/>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0.02</c:v>
                </c:pt>
                <c:pt idx="81">
                  <c:v>0.02</c:v>
                </c:pt>
                <c:pt idx="82">
                  <c:v>0.02</c:v>
                </c:pt>
                <c:pt idx="83">
                  <c:v>0.02</c:v>
                </c:pt>
                <c:pt idx="84">
                  <c:v>0.02</c:v>
                </c:pt>
                <c:pt idx="85">
                  <c:v>0.02</c:v>
                </c:pt>
                <c:pt idx="86">
                  <c:v>0.02</c:v>
                </c:pt>
                <c:pt idx="87">
                  <c:v>0.02</c:v>
                </c:pt>
                <c:pt idx="88">
                  <c:v>0.02</c:v>
                </c:pt>
                <c:pt idx="89">
                  <c:v>0.02</c:v>
                </c:pt>
                <c:pt idx="90">
                  <c:v>0.02</c:v>
                </c:pt>
                <c:pt idx="91">
                  <c:v>0.03</c:v>
                </c:pt>
                <c:pt idx="92">
                  <c:v>0.03</c:v>
                </c:pt>
                <c:pt idx="93">
                  <c:v>0.03</c:v>
                </c:pt>
                <c:pt idx="94">
                  <c:v>0.03</c:v>
                </c:pt>
                <c:pt idx="95">
                  <c:v>0.03</c:v>
                </c:pt>
                <c:pt idx="96">
                  <c:v>0.03</c:v>
                </c:pt>
                <c:pt idx="97">
                  <c:v>0.03</c:v>
                </c:pt>
                <c:pt idx="98">
                  <c:v>0.03</c:v>
                </c:pt>
                <c:pt idx="99">
                  <c:v>0.03</c:v>
                </c:pt>
                <c:pt idx="100">
                  <c:v>0.04</c:v>
                </c:pt>
                <c:pt idx="101">
                  <c:v>0.04</c:v>
                </c:pt>
                <c:pt idx="102">
                  <c:v>0.04</c:v>
                </c:pt>
                <c:pt idx="103">
                  <c:v>0.04</c:v>
                </c:pt>
                <c:pt idx="104">
                  <c:v>0.04</c:v>
                </c:pt>
                <c:pt idx="105">
                  <c:v>0.04</c:v>
                </c:pt>
                <c:pt idx="106">
                  <c:v>0.06</c:v>
                </c:pt>
                <c:pt idx="107">
                  <c:v>0.06</c:v>
                </c:pt>
                <c:pt idx="108">
                  <c:v>0.06</c:v>
                </c:pt>
                <c:pt idx="109">
                  <c:v>7.0000000000000007E-2</c:v>
                </c:pt>
                <c:pt idx="110">
                  <c:v>7.0000000000000007E-2</c:v>
                </c:pt>
                <c:pt idx="111">
                  <c:v>0.09</c:v>
                </c:pt>
                <c:pt idx="112">
                  <c:v>0.09</c:v>
                </c:pt>
                <c:pt idx="113">
                  <c:v>0.1</c:v>
                </c:pt>
                <c:pt idx="114">
                  <c:v>0.1</c:v>
                </c:pt>
                <c:pt idx="115">
                  <c:v>0.11</c:v>
                </c:pt>
                <c:pt idx="116">
                  <c:v>0.14000000000000001</c:v>
                </c:pt>
                <c:pt idx="117">
                  <c:v>0.16</c:v>
                </c:pt>
                <c:pt idx="118">
                  <c:v>0.17</c:v>
                </c:pt>
                <c:pt idx="119">
                  <c:v>0.15</c:v>
                </c:pt>
                <c:pt idx="120">
                  <c:v>0.27</c:v>
                </c:pt>
                <c:pt idx="121">
                  <c:v>0.48</c:v>
                </c:pt>
                <c:pt idx="122">
                  <c:v>0.19</c:v>
                </c:pt>
                <c:pt idx="123">
                  <c:v>0.14000000000000001</c:v>
                </c:pt>
                <c:pt idx="124">
                  <c:v>0.17</c:v>
                </c:pt>
                <c:pt idx="125">
                  <c:v>0.16</c:v>
                </c:pt>
                <c:pt idx="126">
                  <c:v>0.12</c:v>
                </c:pt>
                <c:pt idx="127">
                  <c:v>0.12</c:v>
                </c:pt>
                <c:pt idx="128">
                  <c:v>0.11</c:v>
                </c:pt>
                <c:pt idx="129">
                  <c:v>0.1</c:v>
                </c:pt>
                <c:pt idx="130">
                  <c:v>0.1</c:v>
                </c:pt>
                <c:pt idx="131">
                  <c:v>0.08</c:v>
                </c:pt>
                <c:pt idx="132">
                  <c:v>0.08</c:v>
                </c:pt>
                <c:pt idx="133">
                  <c:v>7.0000000000000007E-2</c:v>
                </c:pt>
                <c:pt idx="134">
                  <c:v>7.0000000000000007E-2</c:v>
                </c:pt>
                <c:pt idx="135">
                  <c:v>7.0000000000000007E-2</c:v>
                </c:pt>
                <c:pt idx="136">
                  <c:v>0.05</c:v>
                </c:pt>
                <c:pt idx="137">
                  <c:v>0.05</c:v>
                </c:pt>
                <c:pt idx="138">
                  <c:v>0.05</c:v>
                </c:pt>
                <c:pt idx="139">
                  <c:v>0.05</c:v>
                </c:pt>
                <c:pt idx="140">
                  <c:v>0.05</c:v>
                </c:pt>
                <c:pt idx="141">
                  <c:v>0.05</c:v>
                </c:pt>
                <c:pt idx="142">
                  <c:v>0.04</c:v>
                </c:pt>
                <c:pt idx="143">
                  <c:v>0.04</c:v>
                </c:pt>
                <c:pt idx="144">
                  <c:v>0.04</c:v>
                </c:pt>
                <c:pt idx="145">
                  <c:v>0.04</c:v>
                </c:pt>
                <c:pt idx="146">
                  <c:v>0.04</c:v>
                </c:pt>
                <c:pt idx="147">
                  <c:v>0.04</c:v>
                </c:pt>
                <c:pt idx="148">
                  <c:v>0.04</c:v>
                </c:pt>
                <c:pt idx="149">
                  <c:v>0.04</c:v>
                </c:pt>
                <c:pt idx="150">
                  <c:v>0.04</c:v>
                </c:pt>
                <c:pt idx="151">
                  <c:v>0.03</c:v>
                </c:pt>
                <c:pt idx="152">
                  <c:v>0.03</c:v>
                </c:pt>
                <c:pt idx="153">
                  <c:v>0.03</c:v>
                </c:pt>
                <c:pt idx="154">
                  <c:v>0.03</c:v>
                </c:pt>
                <c:pt idx="155">
                  <c:v>0.03</c:v>
                </c:pt>
                <c:pt idx="156">
                  <c:v>0.03</c:v>
                </c:pt>
                <c:pt idx="157">
                  <c:v>0.03</c:v>
                </c:pt>
                <c:pt idx="158">
                  <c:v>0.03</c:v>
                </c:pt>
                <c:pt idx="159">
                  <c:v>0.03</c:v>
                </c:pt>
                <c:pt idx="160">
                  <c:v>0.03</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4-023E-4C89-B2BA-AFA834A25DAC}"/>
            </c:ext>
          </c:extLst>
        </c:ser>
        <c:dLbls>
          <c:showLegendKey val="0"/>
          <c:showVal val="0"/>
          <c:showCatName val="0"/>
          <c:showSerName val="0"/>
          <c:showPercent val="0"/>
          <c:showBubbleSize val="0"/>
        </c:dLbls>
        <c:axId val="198146688"/>
        <c:axId val="198152960"/>
      </c:scatterChart>
      <c:valAx>
        <c:axId val="198146688"/>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198152960"/>
        <c:crosses val="autoZero"/>
        <c:crossBetween val="midCat"/>
        <c:majorUnit val="0.1"/>
        <c:minorUnit val="2.0000000000000004E-2"/>
      </c:valAx>
      <c:valAx>
        <c:axId val="198152960"/>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98146688"/>
        <c:crosses val="autoZero"/>
        <c:crossBetween val="midCat"/>
      </c:valAx>
      <c:spPr>
        <a:ln>
          <a:solidFill>
            <a:schemeClr val="tx1"/>
          </a:solidFill>
        </a:ln>
      </c:spPr>
    </c:plotArea>
    <c:legend>
      <c:legendPos val="r"/>
      <c:layout>
        <c:manualLayout>
          <c:xMode val="edge"/>
          <c:yMode val="edge"/>
          <c:x val="0.64086109428629112"/>
          <c:y val="6.031446306178552E-2"/>
          <c:w val="0.29802914058819568"/>
          <c:h val="0.26813335388236614"/>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0.2-percent Annual Chance</c:v>
          </c:tx>
          <c:spPr>
            <a:ln>
              <a:solidFill>
                <a:schemeClr val="accent2"/>
              </a:solidFill>
            </a:ln>
          </c:spPr>
          <c:marker>
            <c:symbol val="none"/>
          </c:marker>
          <c:xVal>
            <c:numRef>
              <c:f>'[Chart in Microsoft Word]From San Bernard'!$A$3:$A$279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'[Chart in Microsoft Word]From San Bernard'!$F$3:$F$279</c:f>
              <c:numCache>
                <c:formatCode>General</c:formatCode>
                <c:ptCount val="277"/>
                <c:pt idx="0">
                  <c:v>0</c:v>
                </c:pt>
                <c:pt idx="1">
                  <c:v>0</c:v>
                </c:pt>
                <c:pt idx="2">
                  <c:v>0</c:v>
                </c:pt>
                <c:pt idx="3">
                  <c:v>-3.5999999999999997E-2</c:v>
                </c:pt>
                <c:pt idx="4">
                  <c:v>-0.19700000000000001</c:v>
                </c:pt>
                <c:pt idx="5">
                  <c:v>0.93100000000000005</c:v>
                </c:pt>
                <c:pt idx="6">
                  <c:v>0.80500000000000005</c:v>
                </c:pt>
                <c:pt idx="7">
                  <c:v>0.42</c:v>
                </c:pt>
                <c:pt idx="8">
                  <c:v>-1.6679999999999999</c:v>
                </c:pt>
                <c:pt idx="9">
                  <c:v>-2.9889999999999999</c:v>
                </c:pt>
                <c:pt idx="10">
                  <c:v>1.881</c:v>
                </c:pt>
                <c:pt idx="11">
                  <c:v>62.22</c:v>
                </c:pt>
                <c:pt idx="12">
                  <c:v>307.94400000000002</c:v>
                </c:pt>
                <c:pt idx="13">
                  <c:v>1027.9490000000001</c:v>
                </c:pt>
                <c:pt idx="14">
                  <c:v>1441.011</c:v>
                </c:pt>
                <c:pt idx="15">
                  <c:v>1633.1210000000001</c:v>
                </c:pt>
                <c:pt idx="16">
                  <c:v>1673.2719999999999</c:v>
                </c:pt>
                <c:pt idx="17">
                  <c:v>1716.3019999999999</c:v>
                </c:pt>
                <c:pt idx="18">
                  <c:v>1728.829</c:v>
                </c:pt>
                <c:pt idx="19">
                  <c:v>1703.1210000000001</c:v>
                </c:pt>
                <c:pt idx="20">
                  <c:v>1660.451</c:v>
                </c:pt>
                <c:pt idx="21">
                  <c:v>1608.7070000000001</c:v>
                </c:pt>
                <c:pt idx="22">
                  <c:v>1548.7139999999999</c:v>
                </c:pt>
                <c:pt idx="23">
                  <c:v>1485.0509999999999</c:v>
                </c:pt>
                <c:pt idx="24">
                  <c:v>1421.748</c:v>
                </c:pt>
                <c:pt idx="25">
                  <c:v>1342.5989999999999</c:v>
                </c:pt>
                <c:pt idx="26">
                  <c:v>1264.588</c:v>
                </c:pt>
                <c:pt idx="27">
                  <c:v>1163.4280000000001</c:v>
                </c:pt>
                <c:pt idx="28">
                  <c:v>1082.31</c:v>
                </c:pt>
                <c:pt idx="29">
                  <c:v>1016.542</c:v>
                </c:pt>
                <c:pt idx="30">
                  <c:v>955.23099999999999</c:v>
                </c:pt>
                <c:pt idx="31">
                  <c:v>904.71500000000003</c:v>
                </c:pt>
                <c:pt idx="32">
                  <c:v>858.78300000000002</c:v>
                </c:pt>
                <c:pt idx="33">
                  <c:v>820.779</c:v>
                </c:pt>
                <c:pt idx="34">
                  <c:v>788.19600000000003</c:v>
                </c:pt>
                <c:pt idx="35">
                  <c:v>765.80399999999997</c:v>
                </c:pt>
                <c:pt idx="36">
                  <c:v>741.67399999999998</c:v>
                </c:pt>
                <c:pt idx="37">
                  <c:v>722.04</c:v>
                </c:pt>
                <c:pt idx="38">
                  <c:v>704.68200000000002</c:v>
                </c:pt>
                <c:pt idx="39">
                  <c:v>691.39800000000002</c:v>
                </c:pt>
                <c:pt idx="40">
                  <c:v>681.49300000000005</c:v>
                </c:pt>
                <c:pt idx="41">
                  <c:v>672.47400000000005</c:v>
                </c:pt>
                <c:pt idx="42">
                  <c:v>667.35199999999998</c:v>
                </c:pt>
                <c:pt idx="43">
                  <c:v>668.02499999999998</c:v>
                </c:pt>
                <c:pt idx="44">
                  <c:v>673.42600000000004</c:v>
                </c:pt>
                <c:pt idx="45">
                  <c:v>684.34400000000005</c:v>
                </c:pt>
                <c:pt idx="46">
                  <c:v>713.07899999999995</c:v>
                </c:pt>
                <c:pt idx="47">
                  <c:v>748.70899999999995</c:v>
                </c:pt>
                <c:pt idx="48">
                  <c:v>785.59500000000003</c:v>
                </c:pt>
                <c:pt idx="49">
                  <c:v>845.101</c:v>
                </c:pt>
                <c:pt idx="50">
                  <c:v>893.98</c:v>
                </c:pt>
                <c:pt idx="51">
                  <c:v>929.53300000000002</c:v>
                </c:pt>
                <c:pt idx="52">
                  <c:v>1590.72</c:v>
                </c:pt>
                <c:pt idx="53">
                  <c:v>2766.8890000000001</c:v>
                </c:pt>
                <c:pt idx="54">
                  <c:v>3722.5129999999999</c:v>
                </c:pt>
                <c:pt idx="55">
                  <c:v>4460.9849999999997</c:v>
                </c:pt>
                <c:pt idx="56">
                  <c:v>5312.08</c:v>
                </c:pt>
                <c:pt idx="57">
                  <c:v>5934.9989999999998</c:v>
                </c:pt>
                <c:pt idx="58">
                  <c:v>6461.1589999999997</c:v>
                </c:pt>
                <c:pt idx="59">
                  <c:v>6885.6139999999996</c:v>
                </c:pt>
                <c:pt idx="60">
                  <c:v>7233.18</c:v>
                </c:pt>
                <c:pt idx="61">
                  <c:v>7532.7650000000003</c:v>
                </c:pt>
                <c:pt idx="62">
                  <c:v>7777.4250000000002</c:v>
                </c:pt>
                <c:pt idx="63">
                  <c:v>7970.0029999999997</c:v>
                </c:pt>
                <c:pt idx="64">
                  <c:v>8119.1260000000002</c:v>
                </c:pt>
                <c:pt idx="65">
                  <c:v>8232.9519999999993</c:v>
                </c:pt>
                <c:pt idx="66">
                  <c:v>8317.3169999999991</c:v>
                </c:pt>
                <c:pt idx="67">
                  <c:v>8376.1180000000004</c:v>
                </c:pt>
                <c:pt idx="68">
                  <c:v>8412.134</c:v>
                </c:pt>
                <c:pt idx="69">
                  <c:v>8427.7279999999992</c:v>
                </c:pt>
                <c:pt idx="70">
                  <c:v>8424.99</c:v>
                </c:pt>
                <c:pt idx="71">
                  <c:v>8405.1869999999999</c:v>
                </c:pt>
                <c:pt idx="72">
                  <c:v>8369.7729999999992</c:v>
                </c:pt>
                <c:pt idx="73">
                  <c:v>8319.9230000000007</c:v>
                </c:pt>
                <c:pt idx="74">
                  <c:v>8256.6740000000009</c:v>
                </c:pt>
                <c:pt idx="75">
                  <c:v>8180.8770000000004</c:v>
                </c:pt>
                <c:pt idx="76">
                  <c:v>8093.7129999999997</c:v>
                </c:pt>
                <c:pt idx="77">
                  <c:v>7995.357</c:v>
                </c:pt>
                <c:pt idx="78">
                  <c:v>7886.9530000000004</c:v>
                </c:pt>
                <c:pt idx="79">
                  <c:v>7768.3419999999996</c:v>
                </c:pt>
                <c:pt idx="80">
                  <c:v>7641.0609999999997</c:v>
                </c:pt>
                <c:pt idx="81">
                  <c:v>7505.2</c:v>
                </c:pt>
                <c:pt idx="82">
                  <c:v>7361.098</c:v>
                </c:pt>
                <c:pt idx="83">
                  <c:v>7210.0529999999999</c:v>
                </c:pt>
                <c:pt idx="84">
                  <c:v>7052.0429999999997</c:v>
                </c:pt>
                <c:pt idx="85">
                  <c:v>6887.61</c:v>
                </c:pt>
                <c:pt idx="86">
                  <c:v>6717.4949999999999</c:v>
                </c:pt>
                <c:pt idx="87">
                  <c:v>6542.4089999999997</c:v>
                </c:pt>
                <c:pt idx="88">
                  <c:v>6365.0349999999999</c:v>
                </c:pt>
                <c:pt idx="89">
                  <c:v>6180.8159999999998</c:v>
                </c:pt>
                <c:pt idx="90">
                  <c:v>5993.4589999999998</c:v>
                </c:pt>
                <c:pt idx="91">
                  <c:v>5804.2</c:v>
                </c:pt>
                <c:pt idx="92">
                  <c:v>5614.8019999999997</c:v>
                </c:pt>
                <c:pt idx="93">
                  <c:v>5419.2569999999996</c:v>
                </c:pt>
                <c:pt idx="94">
                  <c:v>5221.1790000000001</c:v>
                </c:pt>
                <c:pt idx="95">
                  <c:v>5024.3149999999996</c:v>
                </c:pt>
                <c:pt idx="96">
                  <c:v>4826.7439999999997</c:v>
                </c:pt>
                <c:pt idx="97">
                  <c:v>4627.9449999999997</c:v>
                </c:pt>
                <c:pt idx="98">
                  <c:v>4427.08</c:v>
                </c:pt>
                <c:pt idx="99">
                  <c:v>4224.7430000000004</c:v>
                </c:pt>
                <c:pt idx="100">
                  <c:v>4020.8719999999998</c:v>
                </c:pt>
                <c:pt idx="101">
                  <c:v>3816.1320000000001</c:v>
                </c:pt>
                <c:pt idx="102">
                  <c:v>3609.67</c:v>
                </c:pt>
                <c:pt idx="103">
                  <c:v>3403.9969999999998</c:v>
                </c:pt>
                <c:pt idx="104">
                  <c:v>3201.7069999999999</c:v>
                </c:pt>
                <c:pt idx="105">
                  <c:v>3001.0509999999999</c:v>
                </c:pt>
                <c:pt idx="106">
                  <c:v>2809.2080000000001</c:v>
                </c:pt>
                <c:pt idx="107">
                  <c:v>2632.7150000000001</c:v>
                </c:pt>
                <c:pt idx="108">
                  <c:v>2459.0700000000002</c:v>
                </c:pt>
                <c:pt idx="109">
                  <c:v>2293.877</c:v>
                </c:pt>
                <c:pt idx="110">
                  <c:v>2127.0590000000002</c:v>
                </c:pt>
                <c:pt idx="111">
                  <c:v>1975.15</c:v>
                </c:pt>
                <c:pt idx="112">
                  <c:v>1850.587</c:v>
                </c:pt>
                <c:pt idx="113">
                  <c:v>1728.6669999999999</c:v>
                </c:pt>
                <c:pt idx="114">
                  <c:v>1621.6949999999999</c:v>
                </c:pt>
                <c:pt idx="115">
                  <c:v>1525.24</c:v>
                </c:pt>
                <c:pt idx="116">
                  <c:v>1430.7339999999999</c:v>
                </c:pt>
                <c:pt idx="117">
                  <c:v>1335.1869999999999</c:v>
                </c:pt>
                <c:pt idx="118">
                  <c:v>1246.336</c:v>
                </c:pt>
                <c:pt idx="119">
                  <c:v>1159.7629999999999</c:v>
                </c:pt>
                <c:pt idx="120">
                  <c:v>1077.2619999999999</c:v>
                </c:pt>
                <c:pt idx="121">
                  <c:v>1001.8390000000001</c:v>
                </c:pt>
                <c:pt idx="122">
                  <c:v>937.24599999999998</c:v>
                </c:pt>
                <c:pt idx="123">
                  <c:v>871.17</c:v>
                </c:pt>
                <c:pt idx="124">
                  <c:v>805.92700000000002</c:v>
                </c:pt>
                <c:pt idx="125">
                  <c:v>751.08199999999999</c:v>
                </c:pt>
                <c:pt idx="126">
                  <c:v>706.51400000000001</c:v>
                </c:pt>
                <c:pt idx="127">
                  <c:v>660.75599999999997</c:v>
                </c:pt>
                <c:pt idx="128">
                  <c:v>617.33399999999995</c:v>
                </c:pt>
                <c:pt idx="129">
                  <c:v>573.98</c:v>
                </c:pt>
                <c:pt idx="130">
                  <c:v>539.33199999999999</c:v>
                </c:pt>
                <c:pt idx="131">
                  <c:v>505.06799999999998</c:v>
                </c:pt>
                <c:pt idx="132">
                  <c:v>482.83300000000003</c:v>
                </c:pt>
                <c:pt idx="133">
                  <c:v>449.185</c:v>
                </c:pt>
                <c:pt idx="134">
                  <c:v>407.65</c:v>
                </c:pt>
                <c:pt idx="135">
                  <c:v>375.214</c:v>
                </c:pt>
                <c:pt idx="136">
                  <c:v>346.3</c:v>
                </c:pt>
                <c:pt idx="137">
                  <c:v>318.78399999999999</c:v>
                </c:pt>
                <c:pt idx="138">
                  <c:v>288.33499999999998</c:v>
                </c:pt>
                <c:pt idx="139">
                  <c:v>269.60599999999999</c:v>
                </c:pt>
                <c:pt idx="140">
                  <c:v>247.21100000000001</c:v>
                </c:pt>
                <c:pt idx="141">
                  <c:v>228.74600000000001</c:v>
                </c:pt>
                <c:pt idx="142">
                  <c:v>212.65</c:v>
                </c:pt>
                <c:pt idx="143">
                  <c:v>197.76400000000001</c:v>
                </c:pt>
                <c:pt idx="144">
                  <c:v>184.12700000000001</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3"/>
          <c:order val="1"/>
          <c:tx>
            <c:v>1-percent Annual Chance</c:v>
          </c:tx>
          <c:spPr>
            <a:ln>
              <a:solidFill>
                <a:schemeClr val="tx1"/>
              </a:solidFill>
            </a:ln>
          </c:spPr>
          <c:marker>
            <c:symbol val="none"/>
          </c:marker>
          <c:xVal>
            <c:numRef>
              <c:f>'[Chart in Microsoft Word]From San Bernard'!$A$3:$A$279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'[Chart in Microsoft Word]From San Bernard'!$E$3:$E$279</c:f>
              <c:numCache>
                <c:formatCode>General</c:formatCode>
                <c:ptCount val="277"/>
                <c:pt idx="0">
                  <c:v>0</c:v>
                </c:pt>
                <c:pt idx="1">
                  <c:v>0</c:v>
                </c:pt>
                <c:pt idx="2">
                  <c:v>0</c:v>
                </c:pt>
                <c:pt idx="3">
                  <c:v>0</c:v>
                </c:pt>
                <c:pt idx="4">
                  <c:v>-2.1000000000000001E-2</c:v>
                </c:pt>
                <c:pt idx="5">
                  <c:v>-0.217</c:v>
                </c:pt>
                <c:pt idx="6">
                  <c:v>0.63500000000000001</c:v>
                </c:pt>
                <c:pt idx="7">
                  <c:v>0.95899999999999996</c:v>
                </c:pt>
                <c:pt idx="8">
                  <c:v>0.628</c:v>
                </c:pt>
                <c:pt idx="9">
                  <c:v>0.50700000000000001</c:v>
                </c:pt>
                <c:pt idx="10">
                  <c:v>-2.9369999999999998</c:v>
                </c:pt>
                <c:pt idx="11">
                  <c:v>-5.3230000000000004</c:v>
                </c:pt>
                <c:pt idx="12">
                  <c:v>32.75</c:v>
                </c:pt>
                <c:pt idx="13">
                  <c:v>295.34899999999999</c:v>
                </c:pt>
                <c:pt idx="14">
                  <c:v>639.15800000000002</c:v>
                </c:pt>
                <c:pt idx="15">
                  <c:v>832.42200000000003</c:v>
                </c:pt>
                <c:pt idx="16">
                  <c:v>897.19899999999996</c:v>
                </c:pt>
                <c:pt idx="17">
                  <c:v>942.27200000000005</c:v>
                </c:pt>
                <c:pt idx="18">
                  <c:v>966.32</c:v>
                </c:pt>
                <c:pt idx="19">
                  <c:v>968.51400000000001</c:v>
                </c:pt>
                <c:pt idx="20">
                  <c:v>953.47400000000005</c:v>
                </c:pt>
                <c:pt idx="21">
                  <c:v>936.41600000000005</c:v>
                </c:pt>
                <c:pt idx="22">
                  <c:v>913.06500000000005</c:v>
                </c:pt>
                <c:pt idx="23">
                  <c:v>883.14400000000001</c:v>
                </c:pt>
                <c:pt idx="24">
                  <c:v>863.07799999999997</c:v>
                </c:pt>
                <c:pt idx="25">
                  <c:v>821.05499999999995</c:v>
                </c:pt>
                <c:pt idx="26">
                  <c:v>779.37699999999995</c:v>
                </c:pt>
                <c:pt idx="27">
                  <c:v>734.97500000000002</c:v>
                </c:pt>
                <c:pt idx="28">
                  <c:v>694.14499999999998</c:v>
                </c:pt>
                <c:pt idx="29">
                  <c:v>652.51900000000001</c:v>
                </c:pt>
                <c:pt idx="30">
                  <c:v>617.41899999999998</c:v>
                </c:pt>
                <c:pt idx="31">
                  <c:v>583.29</c:v>
                </c:pt>
                <c:pt idx="32">
                  <c:v>552.64</c:v>
                </c:pt>
                <c:pt idx="33">
                  <c:v>524.56200000000001</c:v>
                </c:pt>
                <c:pt idx="34">
                  <c:v>499.28300000000002</c:v>
                </c:pt>
                <c:pt idx="35">
                  <c:v>471.226</c:v>
                </c:pt>
                <c:pt idx="36">
                  <c:v>440.50400000000002</c:v>
                </c:pt>
                <c:pt idx="37">
                  <c:v>423.22800000000001</c:v>
                </c:pt>
                <c:pt idx="38">
                  <c:v>402.64400000000001</c:v>
                </c:pt>
                <c:pt idx="39">
                  <c:v>384.447</c:v>
                </c:pt>
                <c:pt idx="40">
                  <c:v>367.32100000000003</c:v>
                </c:pt>
                <c:pt idx="41">
                  <c:v>351.43299999999999</c:v>
                </c:pt>
                <c:pt idx="42">
                  <c:v>335.935</c:v>
                </c:pt>
                <c:pt idx="43">
                  <c:v>320.55</c:v>
                </c:pt>
                <c:pt idx="44">
                  <c:v>309.517</c:v>
                </c:pt>
                <c:pt idx="45">
                  <c:v>298.94799999999998</c:v>
                </c:pt>
                <c:pt idx="46">
                  <c:v>290.476</c:v>
                </c:pt>
                <c:pt idx="47">
                  <c:v>283.762</c:v>
                </c:pt>
                <c:pt idx="48">
                  <c:v>279.66800000000001</c:v>
                </c:pt>
                <c:pt idx="49">
                  <c:v>274.86799999999999</c:v>
                </c:pt>
                <c:pt idx="50">
                  <c:v>270.82100000000003</c:v>
                </c:pt>
                <c:pt idx="51">
                  <c:v>269.17200000000003</c:v>
                </c:pt>
                <c:pt idx="52">
                  <c:v>267.363</c:v>
                </c:pt>
                <c:pt idx="53">
                  <c:v>267.08</c:v>
                </c:pt>
                <c:pt idx="54">
                  <c:v>267.90600000000001</c:v>
                </c:pt>
                <c:pt idx="55">
                  <c:v>270.10500000000002</c:v>
                </c:pt>
                <c:pt idx="56">
                  <c:v>274.45499999999998</c:v>
                </c:pt>
                <c:pt idx="57">
                  <c:v>281.351</c:v>
                </c:pt>
                <c:pt idx="58">
                  <c:v>296.04500000000002</c:v>
                </c:pt>
                <c:pt idx="59">
                  <c:v>312.99900000000002</c:v>
                </c:pt>
                <c:pt idx="60">
                  <c:v>335.05900000000003</c:v>
                </c:pt>
                <c:pt idx="61">
                  <c:v>356.17700000000002</c:v>
                </c:pt>
                <c:pt idx="62">
                  <c:v>383.26400000000001</c:v>
                </c:pt>
                <c:pt idx="63">
                  <c:v>413.65699999999998</c:v>
                </c:pt>
                <c:pt idx="64">
                  <c:v>448.72399999999999</c:v>
                </c:pt>
                <c:pt idx="65">
                  <c:v>487.09399999999999</c:v>
                </c:pt>
                <c:pt idx="66">
                  <c:v>529.55499999999995</c:v>
                </c:pt>
                <c:pt idx="67">
                  <c:v>576.226</c:v>
                </c:pt>
                <c:pt idx="68">
                  <c:v>634.03200000000004</c:v>
                </c:pt>
                <c:pt idx="69">
                  <c:v>681.18899999999996</c:v>
                </c:pt>
                <c:pt idx="70">
                  <c:v>715.83500000000004</c:v>
                </c:pt>
                <c:pt idx="71">
                  <c:v>748.58399999999995</c:v>
                </c:pt>
                <c:pt idx="72">
                  <c:v>794.12</c:v>
                </c:pt>
                <c:pt idx="73">
                  <c:v>841.82899999999995</c:v>
                </c:pt>
                <c:pt idx="74">
                  <c:v>871.27300000000002</c:v>
                </c:pt>
                <c:pt idx="75">
                  <c:v>967.36800000000005</c:v>
                </c:pt>
                <c:pt idx="76">
                  <c:v>1385.681</c:v>
                </c:pt>
                <c:pt idx="77">
                  <c:v>1665.0409999999999</c:v>
                </c:pt>
                <c:pt idx="78">
                  <c:v>1944.624</c:v>
                </c:pt>
                <c:pt idx="79">
                  <c:v>2179.58</c:v>
                </c:pt>
                <c:pt idx="80">
                  <c:v>2398.9520000000002</c:v>
                </c:pt>
                <c:pt idx="81">
                  <c:v>2605.2190000000001</c:v>
                </c:pt>
                <c:pt idx="82">
                  <c:v>2793.04</c:v>
                </c:pt>
                <c:pt idx="83">
                  <c:v>2944.4250000000002</c:v>
                </c:pt>
                <c:pt idx="84">
                  <c:v>3066.893</c:v>
                </c:pt>
                <c:pt idx="85">
                  <c:v>3149.36</c:v>
                </c:pt>
                <c:pt idx="86">
                  <c:v>3185.5430000000001</c:v>
                </c:pt>
                <c:pt idx="87">
                  <c:v>3186.6469999999999</c:v>
                </c:pt>
                <c:pt idx="88">
                  <c:v>3163.4250000000002</c:v>
                </c:pt>
                <c:pt idx="89">
                  <c:v>3116.9929999999999</c:v>
                </c:pt>
                <c:pt idx="90">
                  <c:v>3053.9679999999998</c:v>
                </c:pt>
                <c:pt idx="91">
                  <c:v>2974.9479999999999</c:v>
                </c:pt>
                <c:pt idx="92">
                  <c:v>2884.6909999999998</c:v>
                </c:pt>
                <c:pt idx="93">
                  <c:v>2782.8609999999999</c:v>
                </c:pt>
                <c:pt idx="94">
                  <c:v>2672.9879999999998</c:v>
                </c:pt>
                <c:pt idx="95">
                  <c:v>2555.299</c:v>
                </c:pt>
                <c:pt idx="96">
                  <c:v>2444.7310000000002</c:v>
                </c:pt>
                <c:pt idx="97">
                  <c:v>2324.5129999999999</c:v>
                </c:pt>
                <c:pt idx="98">
                  <c:v>2204.4630000000002</c:v>
                </c:pt>
                <c:pt idx="99">
                  <c:v>2089.0239999999999</c:v>
                </c:pt>
                <c:pt idx="100">
                  <c:v>1983.394</c:v>
                </c:pt>
                <c:pt idx="101">
                  <c:v>1882.4839999999999</c:v>
                </c:pt>
                <c:pt idx="102">
                  <c:v>1780.0719999999999</c:v>
                </c:pt>
                <c:pt idx="103">
                  <c:v>1682.598</c:v>
                </c:pt>
                <c:pt idx="104">
                  <c:v>1597.605</c:v>
                </c:pt>
                <c:pt idx="105">
                  <c:v>1519.143</c:v>
                </c:pt>
                <c:pt idx="106">
                  <c:v>1436.9449999999999</c:v>
                </c:pt>
                <c:pt idx="107">
                  <c:v>1357.29</c:v>
                </c:pt>
                <c:pt idx="108">
                  <c:v>1277.646</c:v>
                </c:pt>
                <c:pt idx="109">
                  <c:v>1202.732</c:v>
                </c:pt>
                <c:pt idx="110">
                  <c:v>1127.212</c:v>
                </c:pt>
                <c:pt idx="111">
                  <c:v>1055.5540000000001</c:v>
                </c:pt>
                <c:pt idx="112">
                  <c:v>992.31299999999999</c:v>
                </c:pt>
                <c:pt idx="113">
                  <c:v>934.24400000000003</c:v>
                </c:pt>
                <c:pt idx="114">
                  <c:v>878.76300000000003</c:v>
                </c:pt>
                <c:pt idx="115">
                  <c:v>819.04</c:v>
                </c:pt>
                <c:pt idx="116">
                  <c:v>765.74699999999996</c:v>
                </c:pt>
                <c:pt idx="117">
                  <c:v>722.92200000000003</c:v>
                </c:pt>
                <c:pt idx="118">
                  <c:v>677.38599999999997</c:v>
                </c:pt>
                <c:pt idx="119">
                  <c:v>637.553</c:v>
                </c:pt>
                <c:pt idx="120">
                  <c:v>597.11400000000003</c:v>
                </c:pt>
                <c:pt idx="121">
                  <c:v>558.09199999999998</c:v>
                </c:pt>
                <c:pt idx="122">
                  <c:v>521.33900000000006</c:v>
                </c:pt>
                <c:pt idx="123">
                  <c:v>495.19099999999997</c:v>
                </c:pt>
                <c:pt idx="124">
                  <c:v>468.27600000000001</c:v>
                </c:pt>
                <c:pt idx="125">
                  <c:v>431.83499999999998</c:v>
                </c:pt>
                <c:pt idx="126">
                  <c:v>395.67500000000001</c:v>
                </c:pt>
                <c:pt idx="127">
                  <c:v>364.39600000000002</c:v>
                </c:pt>
                <c:pt idx="128">
                  <c:v>336.62299999999999</c:v>
                </c:pt>
                <c:pt idx="129">
                  <c:v>313.64600000000002</c:v>
                </c:pt>
                <c:pt idx="130">
                  <c:v>281.976</c:v>
                </c:pt>
                <c:pt idx="131">
                  <c:v>262.60700000000003</c:v>
                </c:pt>
                <c:pt idx="132">
                  <c:v>241.68199999999999</c:v>
                </c:pt>
                <c:pt idx="133">
                  <c:v>224.74199999999999</c:v>
                </c:pt>
                <c:pt idx="134">
                  <c:v>209.19800000000001</c:v>
                </c:pt>
                <c:pt idx="135">
                  <c:v>194.81700000000001</c:v>
                </c:pt>
                <c:pt idx="136">
                  <c:v>181.53800000000001</c:v>
                </c:pt>
                <c:pt idx="137">
                  <c:v>169.33099999999999</c:v>
                </c:pt>
                <c:pt idx="138">
                  <c:v>156.28</c:v>
                </c:pt>
                <c:pt idx="139">
                  <c:v>146.09</c:v>
                </c:pt>
                <c:pt idx="140">
                  <c:v>136.08199999999999</c:v>
                </c:pt>
                <c:pt idx="141">
                  <c:v>128.32900000000001</c:v>
                </c:pt>
                <c:pt idx="142">
                  <c:v>119.185</c:v>
                </c:pt>
                <c:pt idx="143">
                  <c:v>110.65600000000001</c:v>
                </c:pt>
                <c:pt idx="144">
                  <c:v>102.949</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2"/>
          <c:order val="2"/>
          <c:tx>
            <c:v>2-percent Annual Chance</c:v>
          </c:tx>
          <c:spPr>
            <a:ln>
              <a:solidFill>
                <a:schemeClr val="tx2">
                  <a:lumMod val="60000"/>
                  <a:lumOff val="40000"/>
                </a:schemeClr>
              </a:solidFill>
            </a:ln>
          </c:spPr>
          <c:marker>
            <c:symbol val="none"/>
          </c:marker>
          <c:xVal>
            <c:numRef>
              <c:f>'[Chart in Microsoft Word]From San Bernard'!$A$3:$A$279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'[Chart in Microsoft Word]From San Bernard'!$D$3:$D$279</c:f>
              <c:numCache>
                <c:formatCode>General</c:formatCode>
                <c:ptCount val="277"/>
                <c:pt idx="0">
                  <c:v>0</c:v>
                </c:pt>
                <c:pt idx="1">
                  <c:v>0</c:v>
                </c:pt>
                <c:pt idx="2">
                  <c:v>0</c:v>
                </c:pt>
                <c:pt idx="3">
                  <c:v>0</c:v>
                </c:pt>
                <c:pt idx="4">
                  <c:v>0</c:v>
                </c:pt>
                <c:pt idx="5">
                  <c:v>-4.8000000000000001E-2</c:v>
                </c:pt>
                <c:pt idx="6">
                  <c:v>-0.19600000000000001</c:v>
                </c:pt>
                <c:pt idx="7">
                  <c:v>0.74399999999999999</c:v>
                </c:pt>
                <c:pt idx="8">
                  <c:v>0.91700000000000004</c:v>
                </c:pt>
                <c:pt idx="9">
                  <c:v>0.68400000000000005</c:v>
                </c:pt>
                <c:pt idx="10">
                  <c:v>0.64100000000000001</c:v>
                </c:pt>
                <c:pt idx="11">
                  <c:v>-4.5919999999999996</c:v>
                </c:pt>
                <c:pt idx="12">
                  <c:v>-7.2720000000000002</c:v>
                </c:pt>
                <c:pt idx="13">
                  <c:v>113.22199999999999</c:v>
                </c:pt>
                <c:pt idx="14">
                  <c:v>364.83499999999998</c:v>
                </c:pt>
                <c:pt idx="15">
                  <c:v>539.74800000000005</c:v>
                </c:pt>
                <c:pt idx="16">
                  <c:v>645.15200000000004</c:v>
                </c:pt>
                <c:pt idx="17">
                  <c:v>700.94100000000003</c:v>
                </c:pt>
                <c:pt idx="18">
                  <c:v>711.74300000000005</c:v>
                </c:pt>
                <c:pt idx="19">
                  <c:v>718.82500000000005</c:v>
                </c:pt>
                <c:pt idx="20">
                  <c:v>719.46699999999998</c:v>
                </c:pt>
                <c:pt idx="21">
                  <c:v>713.24800000000005</c:v>
                </c:pt>
                <c:pt idx="22">
                  <c:v>706.43799999999999</c:v>
                </c:pt>
                <c:pt idx="23">
                  <c:v>692.00099999999998</c:v>
                </c:pt>
                <c:pt idx="24">
                  <c:v>677.42100000000005</c:v>
                </c:pt>
                <c:pt idx="25">
                  <c:v>652.9</c:v>
                </c:pt>
                <c:pt idx="26">
                  <c:v>621.58199999999999</c:v>
                </c:pt>
                <c:pt idx="27">
                  <c:v>590.279</c:v>
                </c:pt>
                <c:pt idx="28">
                  <c:v>559.70399999999995</c:v>
                </c:pt>
                <c:pt idx="29">
                  <c:v>531.50900000000001</c:v>
                </c:pt>
                <c:pt idx="30">
                  <c:v>500.452</c:v>
                </c:pt>
                <c:pt idx="31">
                  <c:v>468.05799999999999</c:v>
                </c:pt>
                <c:pt idx="32">
                  <c:v>437.27</c:v>
                </c:pt>
                <c:pt idx="33">
                  <c:v>415.37099999999998</c:v>
                </c:pt>
                <c:pt idx="34">
                  <c:v>394.053</c:v>
                </c:pt>
                <c:pt idx="35">
                  <c:v>372.90199999999999</c:v>
                </c:pt>
                <c:pt idx="36">
                  <c:v>355.86099999999999</c:v>
                </c:pt>
                <c:pt idx="37">
                  <c:v>335.47800000000001</c:v>
                </c:pt>
                <c:pt idx="38">
                  <c:v>318.81</c:v>
                </c:pt>
                <c:pt idx="39">
                  <c:v>302.77999999999997</c:v>
                </c:pt>
                <c:pt idx="40">
                  <c:v>286.79599999999999</c:v>
                </c:pt>
                <c:pt idx="41">
                  <c:v>272.13</c:v>
                </c:pt>
                <c:pt idx="42">
                  <c:v>256.37799999999999</c:v>
                </c:pt>
                <c:pt idx="43">
                  <c:v>241.69800000000001</c:v>
                </c:pt>
                <c:pt idx="44">
                  <c:v>228.97900000000001</c:v>
                </c:pt>
                <c:pt idx="45">
                  <c:v>218.447</c:v>
                </c:pt>
                <c:pt idx="46">
                  <c:v>207.898</c:v>
                </c:pt>
                <c:pt idx="47">
                  <c:v>198.14099999999999</c:v>
                </c:pt>
                <c:pt idx="48">
                  <c:v>189.554</c:v>
                </c:pt>
                <c:pt idx="49">
                  <c:v>183.36799999999999</c:v>
                </c:pt>
                <c:pt idx="50">
                  <c:v>175.24799999999999</c:v>
                </c:pt>
                <c:pt idx="51">
                  <c:v>168.13200000000001</c:v>
                </c:pt>
                <c:pt idx="52">
                  <c:v>162.37</c:v>
                </c:pt>
                <c:pt idx="53">
                  <c:v>157.86699999999999</c:v>
                </c:pt>
                <c:pt idx="54">
                  <c:v>154.39500000000001</c:v>
                </c:pt>
                <c:pt idx="55">
                  <c:v>150.87200000000001</c:v>
                </c:pt>
                <c:pt idx="56">
                  <c:v>148.62700000000001</c:v>
                </c:pt>
                <c:pt idx="57">
                  <c:v>147.28</c:v>
                </c:pt>
                <c:pt idx="58">
                  <c:v>146.86500000000001</c:v>
                </c:pt>
                <c:pt idx="59">
                  <c:v>148.529</c:v>
                </c:pt>
                <c:pt idx="60">
                  <c:v>150.49</c:v>
                </c:pt>
                <c:pt idx="61">
                  <c:v>152.05199999999999</c:v>
                </c:pt>
                <c:pt idx="62">
                  <c:v>154.47800000000001</c:v>
                </c:pt>
                <c:pt idx="63">
                  <c:v>158.25</c:v>
                </c:pt>
                <c:pt idx="64">
                  <c:v>163.61199999999999</c:v>
                </c:pt>
                <c:pt idx="65">
                  <c:v>169.75700000000001</c:v>
                </c:pt>
                <c:pt idx="66">
                  <c:v>176.27</c:v>
                </c:pt>
                <c:pt idx="67">
                  <c:v>185.48599999999999</c:v>
                </c:pt>
                <c:pt idx="68">
                  <c:v>193.05099999999999</c:v>
                </c:pt>
                <c:pt idx="69">
                  <c:v>200.72</c:v>
                </c:pt>
                <c:pt idx="70">
                  <c:v>209.703</c:v>
                </c:pt>
                <c:pt idx="71">
                  <c:v>219.76300000000001</c:v>
                </c:pt>
                <c:pt idx="72">
                  <c:v>229.43</c:v>
                </c:pt>
                <c:pt idx="73">
                  <c:v>241.30199999999999</c:v>
                </c:pt>
                <c:pt idx="74">
                  <c:v>259.69299999999998</c:v>
                </c:pt>
                <c:pt idx="75">
                  <c:v>285.05900000000003</c:v>
                </c:pt>
                <c:pt idx="76">
                  <c:v>311.54500000000002</c:v>
                </c:pt>
                <c:pt idx="77">
                  <c:v>334.483</c:v>
                </c:pt>
                <c:pt idx="78">
                  <c:v>363.49599999999998</c:v>
                </c:pt>
                <c:pt idx="79">
                  <c:v>390.46199999999999</c:v>
                </c:pt>
                <c:pt idx="80">
                  <c:v>418.69799999999998</c:v>
                </c:pt>
                <c:pt idx="81">
                  <c:v>442.21199999999999</c:v>
                </c:pt>
                <c:pt idx="82">
                  <c:v>468.26299999999998</c:v>
                </c:pt>
                <c:pt idx="83">
                  <c:v>491.42</c:v>
                </c:pt>
                <c:pt idx="84">
                  <c:v>507.27199999999999</c:v>
                </c:pt>
                <c:pt idx="85">
                  <c:v>526.51800000000003</c:v>
                </c:pt>
                <c:pt idx="86">
                  <c:v>549.21199999999999</c:v>
                </c:pt>
                <c:pt idx="87">
                  <c:v>570.94799999999998</c:v>
                </c:pt>
                <c:pt idx="88">
                  <c:v>587.53599999999994</c:v>
                </c:pt>
                <c:pt idx="89">
                  <c:v>601.50800000000004</c:v>
                </c:pt>
                <c:pt idx="90">
                  <c:v>605.75199999999995</c:v>
                </c:pt>
                <c:pt idx="91">
                  <c:v>610.98500000000001</c:v>
                </c:pt>
                <c:pt idx="92">
                  <c:v>616.40800000000002</c:v>
                </c:pt>
                <c:pt idx="93">
                  <c:v>620.63800000000003</c:v>
                </c:pt>
                <c:pt idx="94">
                  <c:v>626.36699999999996</c:v>
                </c:pt>
                <c:pt idx="95">
                  <c:v>627.25400000000002</c:v>
                </c:pt>
                <c:pt idx="96">
                  <c:v>629.04100000000005</c:v>
                </c:pt>
                <c:pt idx="97">
                  <c:v>628.029</c:v>
                </c:pt>
                <c:pt idx="98">
                  <c:v>623.58900000000006</c:v>
                </c:pt>
                <c:pt idx="99">
                  <c:v>615.98400000000004</c:v>
                </c:pt>
                <c:pt idx="100">
                  <c:v>606.68100000000004</c:v>
                </c:pt>
                <c:pt idx="101">
                  <c:v>594.29899999999998</c:v>
                </c:pt>
                <c:pt idx="102">
                  <c:v>579.33900000000006</c:v>
                </c:pt>
                <c:pt idx="103">
                  <c:v>563.38400000000001</c:v>
                </c:pt>
                <c:pt idx="104">
                  <c:v>545.28</c:v>
                </c:pt>
                <c:pt idx="105">
                  <c:v>525.86199999999997</c:v>
                </c:pt>
                <c:pt idx="106">
                  <c:v>506.05799999999999</c:v>
                </c:pt>
                <c:pt idx="107">
                  <c:v>491.23700000000002</c:v>
                </c:pt>
                <c:pt idx="108">
                  <c:v>466.75299999999999</c:v>
                </c:pt>
                <c:pt idx="109">
                  <c:v>447.11799999999999</c:v>
                </c:pt>
                <c:pt idx="110">
                  <c:v>427.76499999999999</c:v>
                </c:pt>
                <c:pt idx="111">
                  <c:v>407.61900000000003</c:v>
                </c:pt>
                <c:pt idx="112">
                  <c:v>388.93</c:v>
                </c:pt>
                <c:pt idx="113">
                  <c:v>366.58300000000003</c:v>
                </c:pt>
                <c:pt idx="114">
                  <c:v>338.83199999999999</c:v>
                </c:pt>
                <c:pt idx="115">
                  <c:v>315.41000000000003</c:v>
                </c:pt>
                <c:pt idx="116">
                  <c:v>293.91500000000002</c:v>
                </c:pt>
                <c:pt idx="117">
                  <c:v>275.70699999999999</c:v>
                </c:pt>
                <c:pt idx="118">
                  <c:v>259.154</c:v>
                </c:pt>
                <c:pt idx="119">
                  <c:v>244.363</c:v>
                </c:pt>
                <c:pt idx="120">
                  <c:v>227.745</c:v>
                </c:pt>
                <c:pt idx="121">
                  <c:v>210.69900000000001</c:v>
                </c:pt>
                <c:pt idx="122">
                  <c:v>197.41399999999999</c:v>
                </c:pt>
                <c:pt idx="123">
                  <c:v>184.94200000000001</c:v>
                </c:pt>
                <c:pt idx="124">
                  <c:v>172.66900000000001</c:v>
                </c:pt>
                <c:pt idx="125">
                  <c:v>161.88</c:v>
                </c:pt>
                <c:pt idx="126">
                  <c:v>151.613</c:v>
                </c:pt>
                <c:pt idx="127">
                  <c:v>141.72300000000001</c:v>
                </c:pt>
                <c:pt idx="128">
                  <c:v>132.28</c:v>
                </c:pt>
                <c:pt idx="129">
                  <c:v>122.881</c:v>
                </c:pt>
                <c:pt idx="130">
                  <c:v>114.229</c:v>
                </c:pt>
                <c:pt idx="131">
                  <c:v>106.20099999999999</c:v>
                </c:pt>
                <c:pt idx="132">
                  <c:v>98.74</c:v>
                </c:pt>
                <c:pt idx="133">
                  <c:v>91.837000000000003</c:v>
                </c:pt>
                <c:pt idx="134">
                  <c:v>85.623999999999995</c:v>
                </c:pt>
                <c:pt idx="135">
                  <c:v>79.814999999999998</c:v>
                </c:pt>
                <c:pt idx="136">
                  <c:v>74.438999999999993</c:v>
                </c:pt>
                <c:pt idx="137">
                  <c:v>69.582999999999998</c:v>
                </c:pt>
                <c:pt idx="138">
                  <c:v>64.994</c:v>
                </c:pt>
                <c:pt idx="139">
                  <c:v>60.720999999999997</c:v>
                </c:pt>
                <c:pt idx="140">
                  <c:v>56.915999999999997</c:v>
                </c:pt>
                <c:pt idx="141">
                  <c:v>53.341000000000001</c:v>
                </c:pt>
                <c:pt idx="142">
                  <c:v>50.039000000000001</c:v>
                </c:pt>
                <c:pt idx="143">
                  <c:v>47</c:v>
                </c:pt>
                <c:pt idx="144">
                  <c:v>44.186999999999998</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1"/>
          <c:order val="3"/>
          <c:tx>
            <c:v>4-percent Annual Chance</c:v>
          </c:tx>
          <c:spPr>
            <a:ln>
              <a:solidFill>
                <a:srgbClr val="FFCC00"/>
              </a:solidFill>
            </a:ln>
          </c:spPr>
          <c:marker>
            <c:symbol val="none"/>
          </c:marker>
          <c:xVal>
            <c:numRef>
              <c:f>'[Chart in Microsoft Word]From San Bernard'!$A$3:$A$279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'[Chart in Microsoft Word]From San Bernard'!$C$3:$C$279</c:f>
              <c:numCache>
                <c:formatCode>General</c:formatCode>
                <c:ptCount val="277"/>
                <c:pt idx="0">
                  <c:v>0</c:v>
                </c:pt>
                <c:pt idx="1">
                  <c:v>0</c:v>
                </c:pt>
                <c:pt idx="2">
                  <c:v>0</c:v>
                </c:pt>
                <c:pt idx="3">
                  <c:v>0</c:v>
                </c:pt>
                <c:pt idx="4">
                  <c:v>0</c:v>
                </c:pt>
                <c:pt idx="5">
                  <c:v>0</c:v>
                </c:pt>
                <c:pt idx="6">
                  <c:v>-4.2000000000000003E-2</c:v>
                </c:pt>
                <c:pt idx="7">
                  <c:v>-0.191</c:v>
                </c:pt>
                <c:pt idx="8">
                  <c:v>0.68899999999999995</c:v>
                </c:pt>
                <c:pt idx="9">
                  <c:v>0.76300000000000001</c:v>
                </c:pt>
                <c:pt idx="10">
                  <c:v>0.64700000000000002</c:v>
                </c:pt>
                <c:pt idx="11">
                  <c:v>-0.30099999999999999</c:v>
                </c:pt>
                <c:pt idx="12">
                  <c:v>-11.242000000000001</c:v>
                </c:pt>
                <c:pt idx="13">
                  <c:v>24.206</c:v>
                </c:pt>
                <c:pt idx="14">
                  <c:v>176.589</c:v>
                </c:pt>
                <c:pt idx="15">
                  <c:v>303.63600000000002</c:v>
                </c:pt>
                <c:pt idx="16">
                  <c:v>410.93900000000002</c:v>
                </c:pt>
                <c:pt idx="17">
                  <c:v>474.32</c:v>
                </c:pt>
                <c:pt idx="18">
                  <c:v>506.63600000000002</c:v>
                </c:pt>
                <c:pt idx="19">
                  <c:v>517.08199999999999</c:v>
                </c:pt>
                <c:pt idx="20">
                  <c:v>522.48099999999999</c:v>
                </c:pt>
                <c:pt idx="21">
                  <c:v>513.98599999999999</c:v>
                </c:pt>
                <c:pt idx="22">
                  <c:v>510.65600000000001</c:v>
                </c:pt>
                <c:pt idx="23">
                  <c:v>509.88600000000002</c:v>
                </c:pt>
                <c:pt idx="24">
                  <c:v>502.291</c:v>
                </c:pt>
                <c:pt idx="25">
                  <c:v>487.48099999999999</c:v>
                </c:pt>
                <c:pt idx="26">
                  <c:v>465.10700000000003</c:v>
                </c:pt>
                <c:pt idx="27">
                  <c:v>447.93900000000002</c:v>
                </c:pt>
                <c:pt idx="28">
                  <c:v>428.42099999999999</c:v>
                </c:pt>
                <c:pt idx="29">
                  <c:v>412.22800000000001</c:v>
                </c:pt>
                <c:pt idx="30">
                  <c:v>387.834</c:v>
                </c:pt>
                <c:pt idx="31">
                  <c:v>372.596</c:v>
                </c:pt>
                <c:pt idx="32">
                  <c:v>354.02699999999999</c:v>
                </c:pt>
                <c:pt idx="33">
                  <c:v>337.62200000000001</c:v>
                </c:pt>
                <c:pt idx="34">
                  <c:v>319.726</c:v>
                </c:pt>
                <c:pt idx="35">
                  <c:v>303.43400000000003</c:v>
                </c:pt>
                <c:pt idx="36">
                  <c:v>287.59199999999998</c:v>
                </c:pt>
                <c:pt idx="37">
                  <c:v>273.11599999999999</c:v>
                </c:pt>
                <c:pt idx="38">
                  <c:v>258.32499999999999</c:v>
                </c:pt>
                <c:pt idx="39">
                  <c:v>245.221</c:v>
                </c:pt>
                <c:pt idx="40">
                  <c:v>230.869</c:v>
                </c:pt>
                <c:pt idx="41">
                  <c:v>217.55</c:v>
                </c:pt>
                <c:pt idx="42">
                  <c:v>204.31899999999999</c:v>
                </c:pt>
                <c:pt idx="43">
                  <c:v>192.90199999999999</c:v>
                </c:pt>
                <c:pt idx="44">
                  <c:v>182.39500000000001</c:v>
                </c:pt>
                <c:pt idx="45">
                  <c:v>171.977</c:v>
                </c:pt>
                <c:pt idx="46">
                  <c:v>162.45599999999999</c:v>
                </c:pt>
                <c:pt idx="47">
                  <c:v>155.34399999999999</c:v>
                </c:pt>
                <c:pt idx="48">
                  <c:v>145.69499999999999</c:v>
                </c:pt>
                <c:pt idx="49">
                  <c:v>136.839</c:v>
                </c:pt>
                <c:pt idx="50">
                  <c:v>128.89500000000001</c:v>
                </c:pt>
                <c:pt idx="51">
                  <c:v>122.032</c:v>
                </c:pt>
                <c:pt idx="52">
                  <c:v>115.685</c:v>
                </c:pt>
                <c:pt idx="53">
                  <c:v>109.452</c:v>
                </c:pt>
                <c:pt idx="54">
                  <c:v>103.735</c:v>
                </c:pt>
                <c:pt idx="55">
                  <c:v>98.724999999999994</c:v>
                </c:pt>
                <c:pt idx="56">
                  <c:v>93.66</c:v>
                </c:pt>
                <c:pt idx="57">
                  <c:v>91.733000000000004</c:v>
                </c:pt>
                <c:pt idx="58">
                  <c:v>84.903000000000006</c:v>
                </c:pt>
                <c:pt idx="59">
                  <c:v>80.483000000000004</c:v>
                </c:pt>
                <c:pt idx="60">
                  <c:v>76.793999999999997</c:v>
                </c:pt>
                <c:pt idx="61">
                  <c:v>73.245000000000005</c:v>
                </c:pt>
                <c:pt idx="62">
                  <c:v>70.072999999999993</c:v>
                </c:pt>
                <c:pt idx="63">
                  <c:v>67.28</c:v>
                </c:pt>
                <c:pt idx="64">
                  <c:v>64.799000000000007</c:v>
                </c:pt>
                <c:pt idx="65">
                  <c:v>62.719000000000001</c:v>
                </c:pt>
                <c:pt idx="66">
                  <c:v>62.223999999999997</c:v>
                </c:pt>
                <c:pt idx="67">
                  <c:v>60.469000000000001</c:v>
                </c:pt>
                <c:pt idx="68">
                  <c:v>59.325000000000003</c:v>
                </c:pt>
                <c:pt idx="69">
                  <c:v>58.732999999999997</c:v>
                </c:pt>
                <c:pt idx="70">
                  <c:v>58.75</c:v>
                </c:pt>
                <c:pt idx="71">
                  <c:v>59.424999999999997</c:v>
                </c:pt>
                <c:pt idx="72">
                  <c:v>60.899000000000001</c:v>
                </c:pt>
                <c:pt idx="73">
                  <c:v>63.683999999999997</c:v>
                </c:pt>
                <c:pt idx="74">
                  <c:v>67.715000000000003</c:v>
                </c:pt>
                <c:pt idx="75">
                  <c:v>72.584999999999994</c:v>
                </c:pt>
                <c:pt idx="76">
                  <c:v>78.236999999999995</c:v>
                </c:pt>
                <c:pt idx="77">
                  <c:v>83.968999999999994</c:v>
                </c:pt>
                <c:pt idx="78">
                  <c:v>90.323999999999998</c:v>
                </c:pt>
                <c:pt idx="79">
                  <c:v>97.173000000000002</c:v>
                </c:pt>
                <c:pt idx="80">
                  <c:v>104.062</c:v>
                </c:pt>
                <c:pt idx="81">
                  <c:v>110.83</c:v>
                </c:pt>
                <c:pt idx="82">
                  <c:v>117.569</c:v>
                </c:pt>
                <c:pt idx="83">
                  <c:v>124.401</c:v>
                </c:pt>
                <c:pt idx="84">
                  <c:v>131.63399999999999</c:v>
                </c:pt>
                <c:pt idx="85">
                  <c:v>138.33199999999999</c:v>
                </c:pt>
                <c:pt idx="86">
                  <c:v>144.86199999999999</c:v>
                </c:pt>
                <c:pt idx="87">
                  <c:v>150.36000000000001</c:v>
                </c:pt>
                <c:pt idx="88">
                  <c:v>155.44999999999999</c:v>
                </c:pt>
                <c:pt idx="89">
                  <c:v>160.63499999999999</c:v>
                </c:pt>
                <c:pt idx="90">
                  <c:v>164.28</c:v>
                </c:pt>
                <c:pt idx="91">
                  <c:v>167.24100000000001</c:v>
                </c:pt>
                <c:pt idx="92">
                  <c:v>170.024</c:v>
                </c:pt>
                <c:pt idx="93">
                  <c:v>172.46100000000001</c:v>
                </c:pt>
                <c:pt idx="94">
                  <c:v>174.48599999999999</c:v>
                </c:pt>
                <c:pt idx="95">
                  <c:v>176.01400000000001</c:v>
                </c:pt>
                <c:pt idx="96">
                  <c:v>177.001</c:v>
                </c:pt>
                <c:pt idx="97">
                  <c:v>177.32499999999999</c:v>
                </c:pt>
                <c:pt idx="98">
                  <c:v>177.15299999999999</c:v>
                </c:pt>
                <c:pt idx="99">
                  <c:v>176.495</c:v>
                </c:pt>
                <c:pt idx="100">
                  <c:v>175.33500000000001</c:v>
                </c:pt>
                <c:pt idx="101">
                  <c:v>173.66300000000001</c:v>
                </c:pt>
                <c:pt idx="102">
                  <c:v>171.47800000000001</c:v>
                </c:pt>
                <c:pt idx="103">
                  <c:v>168.93600000000001</c:v>
                </c:pt>
                <c:pt idx="104">
                  <c:v>165.91399999999999</c:v>
                </c:pt>
                <c:pt idx="105">
                  <c:v>162.35499999999999</c:v>
                </c:pt>
                <c:pt idx="106">
                  <c:v>158.304</c:v>
                </c:pt>
                <c:pt idx="107">
                  <c:v>153.93299999999999</c:v>
                </c:pt>
                <c:pt idx="108">
                  <c:v>149.166</c:v>
                </c:pt>
                <c:pt idx="109">
                  <c:v>144.113</c:v>
                </c:pt>
                <c:pt idx="110">
                  <c:v>138.892</c:v>
                </c:pt>
                <c:pt idx="111">
                  <c:v>133.18199999999999</c:v>
                </c:pt>
                <c:pt idx="112">
                  <c:v>126.95399999999999</c:v>
                </c:pt>
                <c:pt idx="113">
                  <c:v>120.876</c:v>
                </c:pt>
                <c:pt idx="114">
                  <c:v>115.197</c:v>
                </c:pt>
                <c:pt idx="115">
                  <c:v>109.607</c:v>
                </c:pt>
                <c:pt idx="116">
                  <c:v>103.92</c:v>
                </c:pt>
                <c:pt idx="117">
                  <c:v>98.119</c:v>
                </c:pt>
                <c:pt idx="118">
                  <c:v>92.459000000000003</c:v>
                </c:pt>
                <c:pt idx="119">
                  <c:v>87.007999999999996</c:v>
                </c:pt>
                <c:pt idx="120">
                  <c:v>81.738</c:v>
                </c:pt>
                <c:pt idx="121">
                  <c:v>76.650999999999996</c:v>
                </c:pt>
                <c:pt idx="122">
                  <c:v>71.978999999999999</c:v>
                </c:pt>
                <c:pt idx="123">
                  <c:v>67.587999999999994</c:v>
                </c:pt>
                <c:pt idx="124">
                  <c:v>63.451000000000001</c:v>
                </c:pt>
                <c:pt idx="125">
                  <c:v>59.381</c:v>
                </c:pt>
                <c:pt idx="126">
                  <c:v>55.097000000000001</c:v>
                </c:pt>
                <c:pt idx="127">
                  <c:v>51.808999999999997</c:v>
                </c:pt>
                <c:pt idx="128">
                  <c:v>48.677999999999997</c:v>
                </c:pt>
                <c:pt idx="129">
                  <c:v>45.713999999999999</c:v>
                </c:pt>
                <c:pt idx="130">
                  <c:v>42.951999999999998</c:v>
                </c:pt>
                <c:pt idx="131">
                  <c:v>40.347000000000001</c:v>
                </c:pt>
                <c:pt idx="132">
                  <c:v>37.877000000000002</c:v>
                </c:pt>
                <c:pt idx="133">
                  <c:v>35.503999999999998</c:v>
                </c:pt>
                <c:pt idx="134">
                  <c:v>33.341999999999999</c:v>
                </c:pt>
                <c:pt idx="135">
                  <c:v>31.36</c:v>
                </c:pt>
                <c:pt idx="136">
                  <c:v>29.478999999999999</c:v>
                </c:pt>
                <c:pt idx="137">
                  <c:v>27.725999999999999</c:v>
                </c:pt>
                <c:pt idx="138">
                  <c:v>26.257999999999999</c:v>
                </c:pt>
                <c:pt idx="139">
                  <c:v>24.742999999999999</c:v>
                </c:pt>
                <c:pt idx="140">
                  <c:v>23.282</c:v>
                </c:pt>
                <c:pt idx="141">
                  <c:v>21.931999999999999</c:v>
                </c:pt>
                <c:pt idx="142">
                  <c:v>20.620999999999999</c:v>
                </c:pt>
                <c:pt idx="143">
                  <c:v>19.38</c:v>
                </c:pt>
                <c:pt idx="144">
                  <c:v>18.274000000000001</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0"/>
          <c:order val="4"/>
          <c:tx>
            <c:v>10-percent Annual Chance</c:v>
          </c:tx>
          <c:spPr>
            <a:ln>
              <a:solidFill>
                <a:srgbClr val="33CC33"/>
              </a:solidFill>
            </a:ln>
          </c:spPr>
          <c:marker>
            <c:symbol val="none"/>
          </c:marker>
          <c:xVal>
            <c:numRef>
              <c:f>'[Chart in Microsoft Word]From San Bernard'!$A$3:$A$279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'[Chart in Microsoft Word]From San Bernard'!$B$3:$B$279</c:f>
              <c:numCache>
                <c:formatCode>General</c:formatCode>
                <c:ptCount val="277"/>
                <c:pt idx="0">
                  <c:v>0</c:v>
                </c:pt>
                <c:pt idx="1">
                  <c:v>0</c:v>
                </c:pt>
                <c:pt idx="2">
                  <c:v>0</c:v>
                </c:pt>
                <c:pt idx="3">
                  <c:v>0</c:v>
                </c:pt>
                <c:pt idx="4">
                  <c:v>0</c:v>
                </c:pt>
                <c:pt idx="5">
                  <c:v>0</c:v>
                </c:pt>
                <c:pt idx="6">
                  <c:v>0</c:v>
                </c:pt>
                <c:pt idx="7">
                  <c:v>0</c:v>
                </c:pt>
                <c:pt idx="8">
                  <c:v>-7.0000000000000001E-3</c:v>
                </c:pt>
                <c:pt idx="9">
                  <c:v>-0.23</c:v>
                </c:pt>
                <c:pt idx="10">
                  <c:v>0.223</c:v>
                </c:pt>
                <c:pt idx="11">
                  <c:v>1.0329999999999999</c:v>
                </c:pt>
                <c:pt idx="12">
                  <c:v>0.93300000000000005</c:v>
                </c:pt>
                <c:pt idx="13">
                  <c:v>-3.1829999999999998</c:v>
                </c:pt>
                <c:pt idx="14">
                  <c:v>-16.766999999999999</c:v>
                </c:pt>
                <c:pt idx="15">
                  <c:v>43.268999999999998</c:v>
                </c:pt>
                <c:pt idx="16">
                  <c:v>113.889</c:v>
                </c:pt>
                <c:pt idx="17">
                  <c:v>168.79900000000001</c:v>
                </c:pt>
                <c:pt idx="18">
                  <c:v>215.43</c:v>
                </c:pt>
                <c:pt idx="19">
                  <c:v>256.59199999999998</c:v>
                </c:pt>
                <c:pt idx="20">
                  <c:v>286.92899999999997</c:v>
                </c:pt>
                <c:pt idx="21">
                  <c:v>305.87299999999999</c:v>
                </c:pt>
                <c:pt idx="22">
                  <c:v>317.84399999999999</c:v>
                </c:pt>
                <c:pt idx="23">
                  <c:v>324.92899999999997</c:v>
                </c:pt>
                <c:pt idx="24">
                  <c:v>326.00099999999998</c:v>
                </c:pt>
                <c:pt idx="25">
                  <c:v>323.89699999999999</c:v>
                </c:pt>
                <c:pt idx="26">
                  <c:v>315.14100000000002</c:v>
                </c:pt>
                <c:pt idx="27">
                  <c:v>305.88600000000002</c:v>
                </c:pt>
                <c:pt idx="28">
                  <c:v>295.69799999999998</c:v>
                </c:pt>
                <c:pt idx="29">
                  <c:v>284.02300000000002</c:v>
                </c:pt>
                <c:pt idx="30">
                  <c:v>276.34899999999999</c:v>
                </c:pt>
                <c:pt idx="31">
                  <c:v>266.26299999999998</c:v>
                </c:pt>
                <c:pt idx="32">
                  <c:v>254.55199999999999</c:v>
                </c:pt>
                <c:pt idx="33">
                  <c:v>243.279</c:v>
                </c:pt>
                <c:pt idx="34">
                  <c:v>233.20500000000001</c:v>
                </c:pt>
                <c:pt idx="35">
                  <c:v>222.00700000000001</c:v>
                </c:pt>
                <c:pt idx="36">
                  <c:v>211.33600000000001</c:v>
                </c:pt>
                <c:pt idx="37">
                  <c:v>201.40600000000001</c:v>
                </c:pt>
                <c:pt idx="38">
                  <c:v>191.679</c:v>
                </c:pt>
                <c:pt idx="39">
                  <c:v>182.18899999999999</c:v>
                </c:pt>
                <c:pt idx="40">
                  <c:v>172.226</c:v>
                </c:pt>
                <c:pt idx="41">
                  <c:v>162.72999999999999</c:v>
                </c:pt>
                <c:pt idx="42">
                  <c:v>154.28200000000001</c:v>
                </c:pt>
                <c:pt idx="43">
                  <c:v>146.34700000000001</c:v>
                </c:pt>
                <c:pt idx="44">
                  <c:v>140.32499999999999</c:v>
                </c:pt>
                <c:pt idx="45">
                  <c:v>132.279</c:v>
                </c:pt>
                <c:pt idx="46">
                  <c:v>125.22199999999999</c:v>
                </c:pt>
                <c:pt idx="47">
                  <c:v>118.441</c:v>
                </c:pt>
                <c:pt idx="48">
                  <c:v>112.27200000000001</c:v>
                </c:pt>
                <c:pt idx="49">
                  <c:v>106.34699999999999</c:v>
                </c:pt>
                <c:pt idx="50">
                  <c:v>100.76600000000001</c:v>
                </c:pt>
                <c:pt idx="51">
                  <c:v>95.474000000000004</c:v>
                </c:pt>
                <c:pt idx="52">
                  <c:v>90.453999999999994</c:v>
                </c:pt>
                <c:pt idx="53">
                  <c:v>85.501999999999995</c:v>
                </c:pt>
                <c:pt idx="54">
                  <c:v>81.117999999999995</c:v>
                </c:pt>
                <c:pt idx="55">
                  <c:v>76.814999999999998</c:v>
                </c:pt>
                <c:pt idx="56">
                  <c:v>73.59</c:v>
                </c:pt>
                <c:pt idx="57">
                  <c:v>69.45</c:v>
                </c:pt>
                <c:pt idx="58">
                  <c:v>65.944999999999993</c:v>
                </c:pt>
                <c:pt idx="59">
                  <c:v>63.064999999999998</c:v>
                </c:pt>
                <c:pt idx="60">
                  <c:v>60.093000000000004</c:v>
                </c:pt>
                <c:pt idx="61">
                  <c:v>57.31</c:v>
                </c:pt>
                <c:pt idx="62">
                  <c:v>54.627000000000002</c:v>
                </c:pt>
                <c:pt idx="63">
                  <c:v>52.100999999999999</c:v>
                </c:pt>
                <c:pt idx="64">
                  <c:v>50.177</c:v>
                </c:pt>
                <c:pt idx="65">
                  <c:v>48.634</c:v>
                </c:pt>
                <c:pt idx="66">
                  <c:v>46.167000000000002</c:v>
                </c:pt>
                <c:pt idx="67">
                  <c:v>43.9</c:v>
                </c:pt>
                <c:pt idx="68">
                  <c:v>41.811</c:v>
                </c:pt>
                <c:pt idx="69">
                  <c:v>39.883000000000003</c:v>
                </c:pt>
                <c:pt idx="70">
                  <c:v>38.137</c:v>
                </c:pt>
                <c:pt idx="71">
                  <c:v>36.499000000000002</c:v>
                </c:pt>
                <c:pt idx="72">
                  <c:v>35.051000000000002</c:v>
                </c:pt>
                <c:pt idx="73">
                  <c:v>33.555999999999997</c:v>
                </c:pt>
                <c:pt idx="74">
                  <c:v>32.155999999999999</c:v>
                </c:pt>
                <c:pt idx="75">
                  <c:v>30.82</c:v>
                </c:pt>
                <c:pt idx="76">
                  <c:v>29.53</c:v>
                </c:pt>
                <c:pt idx="77">
                  <c:v>28.291</c:v>
                </c:pt>
                <c:pt idx="78">
                  <c:v>27.134</c:v>
                </c:pt>
                <c:pt idx="79">
                  <c:v>26.061</c:v>
                </c:pt>
                <c:pt idx="80">
                  <c:v>25.045000000000002</c:v>
                </c:pt>
                <c:pt idx="81">
                  <c:v>24.045000000000002</c:v>
                </c:pt>
                <c:pt idx="82">
                  <c:v>23.085000000000001</c:v>
                </c:pt>
                <c:pt idx="83">
                  <c:v>22.19</c:v>
                </c:pt>
                <c:pt idx="84">
                  <c:v>21.372</c:v>
                </c:pt>
                <c:pt idx="85">
                  <c:v>20.59</c:v>
                </c:pt>
                <c:pt idx="86">
                  <c:v>19.88</c:v>
                </c:pt>
                <c:pt idx="87">
                  <c:v>19.216000000000001</c:v>
                </c:pt>
                <c:pt idx="88">
                  <c:v>18.577999999999999</c:v>
                </c:pt>
                <c:pt idx="89">
                  <c:v>17.978999999999999</c:v>
                </c:pt>
                <c:pt idx="90">
                  <c:v>17.388999999999999</c:v>
                </c:pt>
                <c:pt idx="91">
                  <c:v>16.863</c:v>
                </c:pt>
                <c:pt idx="92">
                  <c:v>16.393000000000001</c:v>
                </c:pt>
                <c:pt idx="93">
                  <c:v>15.932</c:v>
                </c:pt>
                <c:pt idx="94">
                  <c:v>15.494</c:v>
                </c:pt>
                <c:pt idx="95">
                  <c:v>15.111000000000001</c:v>
                </c:pt>
                <c:pt idx="96">
                  <c:v>14.756</c:v>
                </c:pt>
                <c:pt idx="97">
                  <c:v>14.438000000000001</c:v>
                </c:pt>
                <c:pt idx="98">
                  <c:v>14.189</c:v>
                </c:pt>
                <c:pt idx="99">
                  <c:v>13.97</c:v>
                </c:pt>
                <c:pt idx="100">
                  <c:v>13.778</c:v>
                </c:pt>
                <c:pt idx="101">
                  <c:v>13.612</c:v>
                </c:pt>
                <c:pt idx="102">
                  <c:v>13.478</c:v>
                </c:pt>
                <c:pt idx="103">
                  <c:v>13.388</c:v>
                </c:pt>
                <c:pt idx="104">
                  <c:v>13.317</c:v>
                </c:pt>
                <c:pt idx="105">
                  <c:v>13.260999999999999</c:v>
                </c:pt>
                <c:pt idx="106">
                  <c:v>13.144</c:v>
                </c:pt>
                <c:pt idx="107">
                  <c:v>13.069000000000001</c:v>
                </c:pt>
                <c:pt idx="108">
                  <c:v>13.038</c:v>
                </c:pt>
                <c:pt idx="109">
                  <c:v>13.148</c:v>
                </c:pt>
                <c:pt idx="110">
                  <c:v>13.096</c:v>
                </c:pt>
                <c:pt idx="111">
                  <c:v>13.04</c:v>
                </c:pt>
                <c:pt idx="112">
                  <c:v>12.958</c:v>
                </c:pt>
                <c:pt idx="113">
                  <c:v>12.862</c:v>
                </c:pt>
                <c:pt idx="114">
                  <c:v>12.744999999999999</c:v>
                </c:pt>
                <c:pt idx="115">
                  <c:v>12.606999999999999</c:v>
                </c:pt>
                <c:pt idx="116">
                  <c:v>12.452999999999999</c:v>
                </c:pt>
                <c:pt idx="117">
                  <c:v>12.273</c:v>
                </c:pt>
                <c:pt idx="118">
                  <c:v>12.071999999999999</c:v>
                </c:pt>
                <c:pt idx="119">
                  <c:v>11.845000000000001</c:v>
                </c:pt>
                <c:pt idx="120">
                  <c:v>11.617000000000001</c:v>
                </c:pt>
                <c:pt idx="121">
                  <c:v>11.416</c:v>
                </c:pt>
                <c:pt idx="122">
                  <c:v>11.141</c:v>
                </c:pt>
                <c:pt idx="123">
                  <c:v>10.891</c:v>
                </c:pt>
                <c:pt idx="124">
                  <c:v>10.606</c:v>
                </c:pt>
                <c:pt idx="125">
                  <c:v>10.332000000000001</c:v>
                </c:pt>
                <c:pt idx="126">
                  <c:v>10.050000000000001</c:v>
                </c:pt>
                <c:pt idx="127">
                  <c:v>9.782</c:v>
                </c:pt>
                <c:pt idx="128">
                  <c:v>9.5030000000000001</c:v>
                </c:pt>
                <c:pt idx="129">
                  <c:v>9.2170000000000005</c:v>
                </c:pt>
                <c:pt idx="130">
                  <c:v>8.9710000000000001</c:v>
                </c:pt>
                <c:pt idx="131">
                  <c:v>8.7279999999999998</c:v>
                </c:pt>
                <c:pt idx="132">
                  <c:v>8.4670000000000005</c:v>
                </c:pt>
                <c:pt idx="133">
                  <c:v>8.2080000000000002</c:v>
                </c:pt>
                <c:pt idx="134">
                  <c:v>7.9569999999999999</c:v>
                </c:pt>
                <c:pt idx="135">
                  <c:v>7.7089999999999996</c:v>
                </c:pt>
                <c:pt idx="136">
                  <c:v>7.4530000000000003</c:v>
                </c:pt>
                <c:pt idx="137">
                  <c:v>7.202</c:v>
                </c:pt>
                <c:pt idx="138">
                  <c:v>6.952</c:v>
                </c:pt>
                <c:pt idx="139">
                  <c:v>6.6980000000000004</c:v>
                </c:pt>
                <c:pt idx="140">
                  <c:v>6.4489999999999998</c:v>
                </c:pt>
                <c:pt idx="141">
                  <c:v>6.2089999999999996</c:v>
                </c:pt>
                <c:pt idx="142">
                  <c:v>5.9740000000000002</c:v>
                </c:pt>
                <c:pt idx="143">
                  <c:v>5.7409999999999997</c:v>
                </c:pt>
                <c:pt idx="144">
                  <c:v>5.5179999999999998</c:v>
                </c:pt>
              </c:numCache>
            </c:numRef>
          </c:yVal>
          <c:smooth val="1"/>
          <c:extLst xmlns:c16r2="http://schemas.microsoft.com/office/drawing/2015/06/chart">
            <c:ext xmlns:c16="http://schemas.microsoft.com/office/drawing/2014/chart" uri="{C3380CC4-5D6E-409C-BE32-E72D297353CC}">
              <c16:uniqueId val="{00000004-32A9-48AB-AF21-4D328CDC89D5}"/>
            </c:ext>
          </c:extLst>
        </c:ser>
        <c:dLbls>
          <c:showLegendKey val="0"/>
          <c:showVal val="0"/>
          <c:showCatName val="0"/>
          <c:showSerName val="0"/>
          <c:showPercent val="0"/>
          <c:showBubbleSize val="0"/>
        </c:dLbls>
        <c:axId val="151247104"/>
        <c:axId val="151253376"/>
      </c:scatterChart>
      <c:valAx>
        <c:axId val="151247104"/>
        <c:scaling>
          <c:orientation val="minMax"/>
          <c:max val="144"/>
          <c:min val="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51253376"/>
        <c:crosses val="autoZero"/>
        <c:crossBetween val="midCat"/>
        <c:majorUnit val="12"/>
        <c:minorUnit val="0.5"/>
      </c:valAx>
      <c:valAx>
        <c:axId val="151253376"/>
        <c:scaling>
          <c:orientation val="minMax"/>
          <c:min val="0"/>
        </c:scaling>
        <c:delete val="0"/>
        <c:axPos val="l"/>
        <c:majorGridlines/>
        <c:title>
          <c:tx>
            <c:rich>
              <a:bodyPr rot="-5400000" vert="horz"/>
              <a:lstStyle/>
              <a:p>
                <a:pPr>
                  <a:defRPr/>
                </a:pPr>
                <a:r>
                  <a:rPr lang="en-US"/>
                  <a:t>Discharge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51247104"/>
        <c:crosses val="autoZero"/>
        <c:crossBetween val="midCat"/>
      </c:valAx>
      <c:spPr>
        <a:ln>
          <a:solidFill>
            <a:schemeClr val="tx1"/>
          </a:solidFill>
        </a:ln>
      </c:spPr>
    </c:plotArea>
    <c:legend>
      <c:legendPos val="r"/>
      <c:layout>
        <c:manualLayout>
          <c:xMode val="edge"/>
          <c:yMode val="edge"/>
          <c:x val="0.13445083787603473"/>
          <c:y val="4.8038959585028178E-2"/>
          <c:w val="0.31273941718823611"/>
          <c:h val="0.26813335388236614"/>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080115748809224"/>
          <c:y val="3.4755142927726468E-2"/>
          <c:w val="0.84621611805193853"/>
          <c:h val="0.82495001304872762"/>
        </c:manualLayout>
      </c:layout>
      <c:scatterChart>
        <c:scatterStyle val="lineMarker"/>
        <c:varyColors val="0"/>
        <c:ser>
          <c:idx val="0"/>
          <c:order val="0"/>
          <c:tx>
            <c:v>Regression Flows</c:v>
          </c:tx>
          <c:spPr>
            <a:ln w="28575" cap="rnd">
              <a:noFill/>
              <a:round/>
            </a:ln>
            <a:effectLst/>
          </c:spPr>
          <c:marker>
            <c:symbol val="circle"/>
            <c:size val="5"/>
            <c:spPr>
              <a:solidFill>
                <a:schemeClr val="accent1"/>
              </a:solidFill>
              <a:ln w="9525">
                <a:solidFill>
                  <a:schemeClr val="accent1"/>
                </a:solidFill>
              </a:ln>
              <a:effectLst/>
            </c:spPr>
          </c:marker>
          <c:errBars>
            <c:errDir val="x"/>
            <c:errBarType val="both"/>
            <c:errValType val="fixedVal"/>
            <c:noEndCap val="0"/>
            <c:val val="0"/>
            <c:spPr>
              <a:noFill/>
              <a:ln w="9525" cap="flat" cmpd="sng" algn="ctr">
                <a:solidFill>
                  <a:schemeClr val="tx1">
                    <a:lumMod val="65000"/>
                    <a:lumOff val="35000"/>
                  </a:schemeClr>
                </a:solidFill>
                <a:round/>
              </a:ln>
              <a:effectLst/>
            </c:spPr>
          </c:errBars>
          <c:errBars>
            <c:errDir val="y"/>
            <c:errBarType val="both"/>
            <c:errValType val="cust"/>
            <c:noEndCap val="0"/>
            <c:plus>
              <c:numRef>
                <c:f>'SIR 2009-5087 (L Moment Based)'!$R$3:$R$10</c:f>
                <c:numCache>
                  <c:formatCode>General</c:formatCode>
                  <c:ptCount val="8"/>
                  <c:pt idx="0">
                    <c:v>5566.0948476240428</c:v>
                  </c:pt>
                  <c:pt idx="1">
                    <c:v>5522.4863698630306</c:v>
                  </c:pt>
                  <c:pt idx="2">
                    <c:v>3192.1016453697853</c:v>
                  </c:pt>
                  <c:pt idx="3">
                    <c:v>6353.1086542386565</c:v>
                  </c:pt>
                  <c:pt idx="4">
                    <c:v>4773.2826592673064</c:v>
                  </c:pt>
                  <c:pt idx="5">
                    <c:v>6074.7455275460352</c:v>
                  </c:pt>
                  <c:pt idx="6">
                    <c:v>4654.3333999301722</c:v>
                  </c:pt>
                  <c:pt idx="7">
                    <c:v>5444.8940845518528</c:v>
                  </c:pt>
                </c:numCache>
              </c:numRef>
            </c:plus>
            <c:minus>
              <c:numRef>
                <c:f>'SIR 2009-5087 (L Moment Based)'!$Q$3:$Q$10</c:f>
                <c:numCache>
                  <c:formatCode>General</c:formatCode>
                  <c:ptCount val="8"/>
                  <c:pt idx="0">
                    <c:v>1398.1398124242235</c:v>
                  </c:pt>
                  <c:pt idx="1">
                    <c:v>1387.1858580655548</c:v>
                  </c:pt>
                  <c:pt idx="2">
                    <c:v>801.81968110037724</c:v>
                  </c:pt>
                  <c:pt idx="3">
                    <c:v>1595.8287426488162</c:v>
                  </c:pt>
                  <c:pt idx="4">
                    <c:v>1198.9943945573518</c:v>
                  </c:pt>
                  <c:pt idx="5">
                    <c:v>1525.907086551641</c:v>
                  </c:pt>
                  <c:pt idx="6">
                    <c:v>1169.1156915006457</c:v>
                  </c:pt>
                  <c:pt idx="7">
                    <c:v>1367.6955571992594</c:v>
                  </c:pt>
                </c:numCache>
              </c:numRef>
            </c:minus>
            <c:spPr>
              <a:noFill/>
              <a:ln w="9525" cap="flat" cmpd="sng" algn="ctr">
                <a:solidFill>
                  <a:schemeClr val="tx1">
                    <a:lumMod val="65000"/>
                    <a:lumOff val="35000"/>
                  </a:schemeClr>
                </a:solidFill>
                <a:round/>
              </a:ln>
              <a:effectLst/>
            </c:spPr>
          </c:errBars>
          <c:xVal>
            <c:numRef>
              <c:f>'SIR 2009-5087 (L Moment Based)'!$H$3:$H$10</c:f>
              <c:numCache>
                <c:formatCode>0.00</c:formatCode>
                <c:ptCount val="8"/>
                <c:pt idx="0">
                  <c:v>22.02</c:v>
                </c:pt>
                <c:pt idx="1">
                  <c:v>14.317</c:v>
                </c:pt>
                <c:pt idx="2">
                  <c:v>5.5380000000000003</c:v>
                </c:pt>
                <c:pt idx="3">
                  <c:v>15.507</c:v>
                </c:pt>
                <c:pt idx="4">
                  <c:v>12.167999999999999</c:v>
                </c:pt>
                <c:pt idx="5">
                  <c:v>11.066000000000001</c:v>
                </c:pt>
                <c:pt idx="6">
                  <c:v>10.37</c:v>
                </c:pt>
                <c:pt idx="7">
                  <c:v>14.5</c:v>
                </c:pt>
              </c:numCache>
            </c:numRef>
          </c:xVal>
          <c:yVal>
            <c:numRef>
              <c:f>'SIR 2009-5087 (L Moment Based)'!$N$3:$N$10</c:f>
              <c:numCache>
                <c:formatCode>_(* #,##0_);_(* \(#,##0\);_(* "-"??_);_(@_)</c:formatCode>
                <c:ptCount val="8"/>
                <c:pt idx="0">
                  <c:v>2789.6556787877084</c:v>
                </c:pt>
                <c:pt idx="1">
                  <c:v>2767.7996664559678</c:v>
                </c:pt>
                <c:pt idx="2">
                  <c:v>1599.8405930999454</c:v>
                </c:pt>
                <c:pt idx="3">
                  <c:v>3184.0969513513519</c:v>
                </c:pt>
                <c:pt idx="4">
                  <c:v>2392.3083313192096</c:v>
                </c:pt>
                <c:pt idx="5">
                  <c:v>3044.5849059404427</c:v>
                </c:pt>
                <c:pt idx="6">
                  <c:v>2332.6924810900182</c:v>
                </c:pt>
                <c:pt idx="7">
                  <c:v>2728.9114036300421</c:v>
                </c:pt>
              </c:numCache>
            </c:numRef>
          </c:yVal>
          <c:smooth val="0"/>
          <c:extLst xmlns:c16r2="http://schemas.microsoft.com/office/drawing/2015/06/chart">
            <c:ext xmlns:c16="http://schemas.microsoft.com/office/drawing/2014/chart" uri="{C3380CC4-5D6E-409C-BE32-E72D297353CC}">
              <c16:uniqueId val="{00000000-8CC7-4202-BC70-431D7C6CE5C1}"/>
            </c:ext>
          </c:extLst>
        </c:ser>
        <c:ser>
          <c:idx val="1"/>
          <c:order val="1"/>
          <c:tx>
            <c:v>HEC-RAS Flows</c:v>
          </c:tx>
          <c:spPr>
            <a:ln w="25400" cap="rnd">
              <a:noFill/>
              <a:round/>
            </a:ln>
            <a:effectLst/>
          </c:spPr>
          <c:marker>
            <c:symbol val="circle"/>
            <c:size val="5"/>
            <c:spPr>
              <a:solidFill>
                <a:schemeClr val="accent2"/>
              </a:solidFill>
              <a:ln w="9525">
                <a:solidFill>
                  <a:schemeClr val="accent2"/>
                </a:solidFill>
              </a:ln>
              <a:effectLst/>
            </c:spPr>
          </c:marker>
          <c:xVal>
            <c:numRef>
              <c:f>'SIR 2009-5087 (L Moment Based)'!$H$3:$H$10</c:f>
              <c:numCache>
                <c:formatCode>0.00</c:formatCode>
                <c:ptCount val="8"/>
                <c:pt idx="0">
                  <c:v>22.02</c:v>
                </c:pt>
                <c:pt idx="1">
                  <c:v>14.317</c:v>
                </c:pt>
                <c:pt idx="2">
                  <c:v>5.5380000000000003</c:v>
                </c:pt>
                <c:pt idx="3">
                  <c:v>15.507</c:v>
                </c:pt>
                <c:pt idx="4">
                  <c:v>12.167999999999999</c:v>
                </c:pt>
                <c:pt idx="5">
                  <c:v>11.066000000000001</c:v>
                </c:pt>
                <c:pt idx="6">
                  <c:v>10.37</c:v>
                </c:pt>
                <c:pt idx="7">
                  <c:v>14.5</c:v>
                </c:pt>
              </c:numCache>
            </c:numRef>
          </c:xVal>
          <c:yVal>
            <c:numRef>
              <c:f>'SIR 2009-5087 (L Moment Based)'!$X$3:$X$10</c:f>
              <c:numCache>
                <c:formatCode>0</c:formatCode>
                <c:ptCount val="8"/>
                <c:pt idx="0">
                  <c:v>5148</c:v>
                </c:pt>
                <c:pt idx="1">
                  <c:v>2798</c:v>
                </c:pt>
                <c:pt idx="2">
                  <c:v>1978</c:v>
                </c:pt>
                <c:pt idx="3">
                  <c:v>5687</c:v>
                </c:pt>
                <c:pt idx="4">
                  <c:v>2582</c:v>
                </c:pt>
                <c:pt idx="5">
                  <c:v>4168</c:v>
                </c:pt>
                <c:pt idx="6">
                  <c:v>1661</c:v>
                </c:pt>
                <c:pt idx="7">
                  <c:v>2423</c:v>
                </c:pt>
              </c:numCache>
            </c:numRef>
          </c:yVal>
          <c:smooth val="0"/>
          <c:extLst xmlns:c16r2="http://schemas.microsoft.com/office/drawing/2015/06/chart">
            <c:ext xmlns:c16="http://schemas.microsoft.com/office/drawing/2014/chart" uri="{C3380CC4-5D6E-409C-BE32-E72D297353CC}">
              <c16:uniqueId val="{00000001-8CC7-4202-BC70-431D7C6CE5C1}"/>
            </c:ext>
          </c:extLst>
        </c:ser>
        <c:dLbls>
          <c:showLegendKey val="0"/>
          <c:showVal val="0"/>
          <c:showCatName val="0"/>
          <c:showSerName val="0"/>
          <c:showPercent val="0"/>
          <c:showBubbleSize val="0"/>
        </c:dLbls>
        <c:axId val="198751360"/>
        <c:axId val="198753664"/>
      </c:scatterChart>
      <c:valAx>
        <c:axId val="19875136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Drainage Area</a:t>
                </a:r>
                <a:r>
                  <a:rPr lang="en-US" baseline="0"/>
                  <a:t> (Mi</a:t>
                </a:r>
                <a:r>
                  <a:rPr lang="en-US" baseline="30000"/>
                  <a:t>2</a:t>
                </a:r>
                <a:r>
                  <a:rPr lang="en-US" baseline="0"/>
                  <a:t>)</a:t>
                </a:r>
                <a:endParaRPr lang="en-US"/>
              </a:p>
            </c:rich>
          </c:tx>
          <c:layout/>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8753664"/>
        <c:crosses val="autoZero"/>
        <c:crossBetween val="midCat"/>
      </c:valAx>
      <c:valAx>
        <c:axId val="198753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Peak Discharge (cfs)</a:t>
                </a:r>
              </a:p>
            </c:rich>
          </c:tx>
          <c:layout/>
          <c:overlay val="0"/>
          <c:spPr>
            <a:noFill/>
            <a:ln>
              <a:noFill/>
            </a:ln>
            <a:effectLst/>
          </c:spPr>
        </c:title>
        <c:numFmt formatCode="_(* #,##0_);_(* \(#,##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8751360"/>
        <c:crosses val="autoZero"/>
        <c:crossBetween val="midCat"/>
      </c:valAx>
      <c:spPr>
        <a:noFill/>
        <a:ln>
          <a:noFill/>
        </a:ln>
        <a:effectLst/>
      </c:spPr>
    </c:plotArea>
    <c:legend>
      <c:legendPos val="l"/>
      <c:layout>
        <c:manualLayout>
          <c:xMode val="edge"/>
          <c:yMode val="edge"/>
          <c:x val="0.1233569065457184"/>
          <c:y val="6.1215822969193812E-2"/>
          <c:w val="0.15899267390226762"/>
          <c:h val="0.1066358439715500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5FDA3-F977-4FDD-9DB5-C211FCAE0B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3735</TotalTime>
  <Pages>35</Pages>
  <Words>9519</Words>
  <Characters>54264</Characters>
  <Application>Microsoft Office Word</Application>
  <DocSecurity>0</DocSecurity>
  <Lines>452</Lines>
  <Paragraphs>127</Paragraphs>
  <ScaleCrop>false</ScaleCrop>
  <HeadingPairs>
    <vt:vector size="2" baseType="variant">
      <vt:variant>
        <vt:lpstr>Title</vt:lpstr>
      </vt:variant>
      <vt:variant>
        <vt:i4>1</vt:i4>
      </vt:variant>
    </vt:vector>
  </HeadingPairs>
  <TitlesOfParts>
    <vt:vector size="1" baseType="lpstr">
      <vt:lpstr>East Matagorda Bay 1209 Watershed</vt:lpstr>
    </vt:vector>
  </TitlesOfParts>
  <Company>AECOM</Company>
  <LinksUpToDate>false</LinksUpToDate>
  <CharactersWithSpaces>63656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East Matagorda Bay 1209 Watershed</dc:title>
  <dc:subject>Texas Water Development Water Board</dc:subject>
  <dc:creator>Samagra.Rana@aecom.com</dc:creator>
  <cp:keywords>Project ref:   Project number:</cp:keywords>
  <cp:lastModifiedBy>Rana, Samagra</cp:lastModifiedBy>
  <cp:revision>237</cp:revision>
  <cp:lastPrinted>2022-06-24T22:15:00Z</cp:lastPrinted>
  <dcterms:created xsi:type="dcterms:W3CDTF">2021-02-15T14:26:00Z</dcterms:created>
  <dcterms:modified xsi:type="dcterms:W3CDTF">2022-06-24T22:16:00Z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East Matagorda Bay 1209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East Matagorda Bay 1209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